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7F5" w:rsidRPr="009512B5" w:rsidRDefault="00D307F5" w:rsidP="00D307F5">
      <w:pPr>
        <w:jc w:val="center"/>
        <w:rPr>
          <w:b/>
          <w:noProof/>
          <w:sz w:val="32"/>
          <w:szCs w:val="32"/>
          <w:lang w:val="uk-UA"/>
        </w:rPr>
      </w:pPr>
      <w:bookmarkStart w:id="0" w:name="_GoBack"/>
      <w:bookmarkEnd w:id="0"/>
    </w:p>
    <w:p w:rsidR="00D307F5" w:rsidRPr="009512B5" w:rsidRDefault="00D307F5" w:rsidP="00D307F5">
      <w:pPr>
        <w:jc w:val="center"/>
        <w:rPr>
          <w:b/>
          <w:sz w:val="32"/>
          <w:szCs w:val="32"/>
          <w:lang w:val="uk-UA"/>
        </w:rPr>
      </w:pPr>
    </w:p>
    <w:p w:rsidR="00D307F5" w:rsidRPr="009512B5" w:rsidRDefault="00D307F5" w:rsidP="00370D3C">
      <w:pPr>
        <w:jc w:val="center"/>
        <w:outlineLvl w:val="0"/>
        <w:rPr>
          <w:b/>
          <w:sz w:val="32"/>
          <w:szCs w:val="32"/>
          <w:lang w:val="uk-UA"/>
        </w:rPr>
      </w:pPr>
      <w:r w:rsidRPr="009512B5">
        <w:rPr>
          <w:b/>
          <w:sz w:val="32"/>
          <w:szCs w:val="32"/>
          <w:lang w:val="uk-UA"/>
        </w:rPr>
        <w:t>З В І Т Н І С Т Ь</w:t>
      </w:r>
    </w:p>
    <w:p w:rsidR="00D307F5" w:rsidRPr="009512B5" w:rsidRDefault="00D307F5" w:rsidP="00370D3C">
      <w:pPr>
        <w:jc w:val="center"/>
        <w:outlineLvl w:val="0"/>
        <w:rPr>
          <w:b/>
          <w:sz w:val="32"/>
          <w:szCs w:val="32"/>
          <w:lang w:val="uk-UA"/>
        </w:rPr>
      </w:pPr>
      <w:r w:rsidRPr="009512B5">
        <w:rPr>
          <w:b/>
          <w:sz w:val="32"/>
          <w:szCs w:val="32"/>
          <w:lang w:val="uk-UA"/>
        </w:rPr>
        <w:t xml:space="preserve">Звіт про захворювання на злоякісні новоутворення </w:t>
      </w:r>
    </w:p>
    <w:p w:rsidR="00D307F5" w:rsidRPr="009512B5" w:rsidRDefault="00D307F5" w:rsidP="00370D3C">
      <w:pPr>
        <w:jc w:val="center"/>
        <w:outlineLvl w:val="0"/>
        <w:rPr>
          <w:b/>
          <w:sz w:val="32"/>
          <w:szCs w:val="32"/>
          <w:lang w:val="uk-UA"/>
        </w:rPr>
      </w:pPr>
      <w:r w:rsidRPr="009512B5">
        <w:rPr>
          <w:b/>
          <w:sz w:val="32"/>
          <w:szCs w:val="32"/>
          <w:lang w:val="uk-UA"/>
        </w:rPr>
        <w:t xml:space="preserve">за </w:t>
      </w:r>
      <w:bookmarkStart w:id="1" w:name="CYEAR"/>
      <w:bookmarkEnd w:id="1"/>
      <w:r w:rsidR="00B9707A">
        <w:rPr>
          <w:b/>
          <w:sz w:val="32"/>
          <w:szCs w:val="32"/>
          <w:lang w:val="uk-UA"/>
        </w:rPr>
        <w:t>2022</w:t>
      </w:r>
      <w:r w:rsidRPr="009512B5">
        <w:rPr>
          <w:b/>
          <w:sz w:val="32"/>
          <w:szCs w:val="32"/>
          <w:lang w:val="uk-UA"/>
        </w:rPr>
        <w:t xml:space="preserve"> рік</w:t>
      </w:r>
    </w:p>
    <w:p w:rsidR="00D307F5" w:rsidRDefault="00D307F5" w:rsidP="00D307F5">
      <w:pPr>
        <w:jc w:val="center"/>
        <w:rPr>
          <w:b/>
          <w:sz w:val="28"/>
        </w:rPr>
      </w:pPr>
    </w:p>
    <w:p w:rsidR="00370D3C" w:rsidRDefault="00370D3C" w:rsidP="00D307F5">
      <w:pPr>
        <w:jc w:val="center"/>
        <w:rPr>
          <w:b/>
          <w:sz w:val="28"/>
        </w:rPr>
      </w:pPr>
    </w:p>
    <w:p w:rsidR="00370D3C" w:rsidRPr="00370D3C" w:rsidRDefault="00370D3C" w:rsidP="00D307F5">
      <w:pPr>
        <w:jc w:val="center"/>
        <w:rPr>
          <w:b/>
          <w:sz w:val="28"/>
        </w:rPr>
      </w:pPr>
    </w:p>
    <w:p w:rsidR="00370D3C" w:rsidRDefault="00370D3C" w:rsidP="00370D3C">
      <w:pPr>
        <w:ind w:left="-426"/>
        <w:rPr>
          <w:lang w:val="uk-UA"/>
        </w:rPr>
      </w:pPr>
    </w:p>
    <w:p w:rsidR="00370D3C" w:rsidRDefault="00370D3C" w:rsidP="00370D3C">
      <w:pPr>
        <w:ind w:left="-426"/>
        <w:rPr>
          <w:lang w:val="uk-UA"/>
        </w:rPr>
      </w:pPr>
    </w:p>
    <w:p w:rsidR="00370D3C" w:rsidRDefault="00370D3C" w:rsidP="00370D3C">
      <w:pPr>
        <w:ind w:left="-426"/>
        <w:rPr>
          <w:lang w:val="uk-UA"/>
        </w:rPr>
      </w:pPr>
    </w:p>
    <w:p w:rsidR="00CF3D74" w:rsidRDefault="00CF3D74" w:rsidP="00CF3D74">
      <w:pPr>
        <w:ind w:left="-426"/>
        <w:rPr>
          <w:lang w:val="uk-UA"/>
        </w:rPr>
      </w:pPr>
    </w:p>
    <w:p w:rsidR="00CF3D74" w:rsidRDefault="00CF3D74" w:rsidP="00CF3D74">
      <w:pPr>
        <w:ind w:left="-426"/>
        <w:rPr>
          <w:lang w:val="uk-UA"/>
        </w:rPr>
      </w:pPr>
    </w:p>
    <w:p w:rsidR="00370D3C" w:rsidRPr="00103B76" w:rsidRDefault="00370D3C" w:rsidP="00370D3C">
      <w:pPr>
        <w:ind w:left="-426"/>
        <w:rPr>
          <w:b/>
          <w:sz w:val="28"/>
          <w:lang w:val="uk-UA"/>
        </w:rPr>
      </w:pPr>
    </w:p>
    <w:tbl>
      <w:tblPr>
        <w:tblW w:w="10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5"/>
        <w:gridCol w:w="1266"/>
        <w:gridCol w:w="2052"/>
      </w:tblGrid>
      <w:tr w:rsidR="00D307F5" w:rsidRPr="009512B5">
        <w:trPr>
          <w:cantSplit/>
          <w:jc w:val="center"/>
        </w:trPr>
        <w:tc>
          <w:tcPr>
            <w:tcW w:w="7185" w:type="dxa"/>
            <w:tcBorders>
              <w:bottom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9512B5">
              <w:rPr>
                <w:b/>
                <w:sz w:val="22"/>
                <w:szCs w:val="22"/>
                <w:lang w:val="uk-UA"/>
              </w:rPr>
              <w:t>Подають</w:t>
            </w:r>
          </w:p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9512B5">
              <w:rPr>
                <w:b/>
                <w:sz w:val="22"/>
                <w:szCs w:val="22"/>
                <w:lang w:val="uk-UA"/>
              </w:rPr>
              <w:t>Терміни подання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07F5" w:rsidRPr="009512B5" w:rsidRDefault="00D307F5" w:rsidP="002E4918">
            <w:pPr>
              <w:pStyle w:val="3"/>
              <w:rPr>
                <w:lang w:val="uk-UA"/>
              </w:rPr>
            </w:pPr>
            <w:r w:rsidRPr="009512B5">
              <w:rPr>
                <w:lang w:val="uk-UA"/>
              </w:rPr>
              <w:t>Форма №7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  <w:r w:rsidRPr="009512B5">
              <w:rPr>
                <w:sz w:val="22"/>
                <w:lang w:val="uk-UA"/>
              </w:rPr>
              <w:t>ЗАТВЕРДЖЕНО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  <w:r w:rsidRPr="009512B5">
              <w:rPr>
                <w:sz w:val="22"/>
                <w:lang w:val="uk-UA"/>
              </w:rPr>
              <w:t>Наказ МОЗ України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  <w:r w:rsidRPr="009512B5">
              <w:rPr>
                <w:sz w:val="22"/>
                <w:lang w:val="uk-UA"/>
              </w:rPr>
              <w:t>07.04.2006  № 203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  <w:r w:rsidRPr="009512B5">
              <w:rPr>
                <w:sz w:val="22"/>
                <w:lang w:val="uk-UA"/>
              </w:rPr>
              <w:t>за погодженням з Держкомстатом України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</w:p>
          <w:p w:rsidR="00D307F5" w:rsidRPr="009512B5" w:rsidRDefault="00D307F5" w:rsidP="002E4918">
            <w:pPr>
              <w:jc w:val="center"/>
              <w:rPr>
                <w:b/>
                <w:sz w:val="22"/>
                <w:lang w:val="uk-UA"/>
              </w:rPr>
            </w:pPr>
            <w:r w:rsidRPr="009512B5">
              <w:rPr>
                <w:b/>
                <w:sz w:val="22"/>
                <w:lang w:val="uk-UA"/>
              </w:rPr>
              <w:t>Річна</w:t>
            </w:r>
          </w:p>
          <w:p w:rsidR="00D307F5" w:rsidRPr="009512B5" w:rsidRDefault="00D307F5" w:rsidP="002E4918">
            <w:pPr>
              <w:pStyle w:val="2"/>
              <w:rPr>
                <w:b/>
                <w:sz w:val="28"/>
                <w:lang w:val="uk-UA"/>
              </w:rPr>
            </w:pPr>
            <w:r w:rsidRPr="009512B5">
              <w:rPr>
                <w:b/>
                <w:lang w:val="uk-UA"/>
              </w:rPr>
              <w:t>Поштова</w:t>
            </w:r>
          </w:p>
        </w:tc>
      </w:tr>
      <w:tr w:rsidR="00D307F5" w:rsidRPr="009512B5">
        <w:trPr>
          <w:cantSplit/>
          <w:trHeight w:val="1999"/>
          <w:jc w:val="center"/>
        </w:trPr>
        <w:tc>
          <w:tcPr>
            <w:tcW w:w="7185" w:type="dxa"/>
            <w:tcBorders>
              <w:bottom w:val="single" w:sz="4" w:space="0" w:color="auto"/>
            </w:tcBorders>
          </w:tcPr>
          <w:p w:rsidR="00D307F5" w:rsidRPr="009512B5" w:rsidRDefault="00D307F5" w:rsidP="002E4918">
            <w:pPr>
              <w:jc w:val="both"/>
              <w:rPr>
                <w:lang w:val="uk-UA"/>
              </w:rPr>
            </w:pPr>
          </w:p>
          <w:p w:rsidR="00D307F5" w:rsidRPr="009512B5" w:rsidRDefault="00D307F5" w:rsidP="002E4918">
            <w:pPr>
              <w:jc w:val="both"/>
              <w:rPr>
                <w:lang w:val="uk-UA"/>
              </w:rPr>
            </w:pPr>
            <w:r w:rsidRPr="009512B5">
              <w:rPr>
                <w:lang w:val="uk-UA"/>
              </w:rPr>
              <w:t>1. Республіканський Автономної Республіки Крим, обласні, Київський та Севастопольський міські онкологічні заклади, що перебувають у сфері управління Міністерства охорони здоров’я України, ведуть територіальний реєстр (картотеку) хворих на злоякісні новоутворення й отримують повідомлення про нові випадки захворювань як від закладів, підпорядкованих МОЗ України, так і від закладів іншого підпорядкування – Міністерству охорони здоров’я Автономної Республіки Крим, управлінням охорони здоров’я обласних державних адміністрацій, Головному управлінню охорони здоров’я Київської та Управлінню охорони здоров’я Севастопольської міських держадміністрацій.</w:t>
            </w:r>
          </w:p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sz w:val="18"/>
                <w:lang w:val="uk-UA"/>
              </w:rPr>
            </w:pPr>
            <w:r w:rsidRPr="009512B5">
              <w:rPr>
                <w:sz w:val="18"/>
                <w:lang w:val="uk-UA"/>
              </w:rPr>
              <w:t>25 січня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07F5" w:rsidRPr="009512B5" w:rsidRDefault="00D307F5" w:rsidP="002E491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D307F5" w:rsidRPr="009512B5">
        <w:trPr>
          <w:cantSplit/>
          <w:trHeight w:val="1617"/>
          <w:jc w:val="center"/>
        </w:trPr>
        <w:tc>
          <w:tcPr>
            <w:tcW w:w="7185" w:type="dxa"/>
            <w:tcBorders>
              <w:top w:val="single" w:sz="4" w:space="0" w:color="auto"/>
              <w:bottom w:val="single" w:sz="4" w:space="0" w:color="auto"/>
            </w:tcBorders>
          </w:tcPr>
          <w:p w:rsidR="00D307F5" w:rsidRPr="009512B5" w:rsidRDefault="00D307F5" w:rsidP="002E4918">
            <w:pPr>
              <w:jc w:val="both"/>
              <w:rPr>
                <w:lang w:val="uk-UA"/>
              </w:rPr>
            </w:pPr>
          </w:p>
          <w:p w:rsidR="00D307F5" w:rsidRPr="009512B5" w:rsidRDefault="00D307F5" w:rsidP="002E4918">
            <w:pPr>
              <w:jc w:val="both"/>
              <w:rPr>
                <w:lang w:val="uk-UA"/>
              </w:rPr>
            </w:pPr>
            <w:r w:rsidRPr="009512B5">
              <w:rPr>
                <w:lang w:val="uk-UA"/>
              </w:rPr>
              <w:t xml:space="preserve">2. Міністерство охорони здоров’я Автономної Республіки Крим,  управління охорони здоров’я обласних державних адміністрацій, Головне управління охорони здоров’я Київської та Управління охорони здоров’я Севастопольської міських держадміністрацій зведений звіт – головним управлінням статистики в Автономній Республіці Крим, областях, місті Києві, Управлінню статистики в місті Севастополі та Міністерству охорони здоров'я України.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sz w:val="18"/>
                <w:lang w:val="uk-UA"/>
              </w:rPr>
            </w:pPr>
            <w:r w:rsidRPr="009512B5">
              <w:rPr>
                <w:sz w:val="18"/>
                <w:lang w:val="uk-UA"/>
              </w:rPr>
              <w:t>5 лютого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07F5" w:rsidRPr="009512B5" w:rsidRDefault="00D307F5" w:rsidP="002E491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D307F5" w:rsidRPr="009512B5">
        <w:trPr>
          <w:cantSplit/>
          <w:trHeight w:val="867"/>
          <w:jc w:val="center"/>
        </w:trPr>
        <w:tc>
          <w:tcPr>
            <w:tcW w:w="7185" w:type="dxa"/>
            <w:tcBorders>
              <w:top w:val="single" w:sz="4" w:space="0" w:color="auto"/>
            </w:tcBorders>
          </w:tcPr>
          <w:p w:rsidR="00D307F5" w:rsidRPr="009512B5" w:rsidRDefault="00D307F5" w:rsidP="002E4918">
            <w:pPr>
              <w:rPr>
                <w:lang w:val="uk-UA"/>
              </w:rPr>
            </w:pPr>
          </w:p>
          <w:p w:rsidR="00D307F5" w:rsidRPr="009512B5" w:rsidRDefault="00D307F5" w:rsidP="002E4918">
            <w:pPr>
              <w:rPr>
                <w:lang w:val="uk-UA"/>
              </w:rPr>
            </w:pPr>
            <w:r w:rsidRPr="009512B5">
              <w:rPr>
                <w:lang w:val="uk-UA"/>
              </w:rPr>
              <w:t>3. Міністерство охорони здоров'я України -  зведений звіт  по Україні та регіонах – Державному комітету статистики України.</w:t>
            </w:r>
          </w:p>
        </w:tc>
        <w:tc>
          <w:tcPr>
            <w:tcW w:w="126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sz w:val="18"/>
                <w:lang w:val="uk-UA"/>
              </w:rPr>
            </w:pPr>
            <w:r w:rsidRPr="009512B5">
              <w:rPr>
                <w:sz w:val="18"/>
                <w:lang w:val="uk-UA"/>
              </w:rPr>
              <w:t>1 березня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07F5" w:rsidRPr="009512B5" w:rsidRDefault="00D307F5" w:rsidP="002E4918">
            <w:pPr>
              <w:jc w:val="center"/>
              <w:rPr>
                <w:b/>
                <w:sz w:val="28"/>
                <w:lang w:val="uk-UA"/>
              </w:rPr>
            </w:pPr>
          </w:p>
        </w:tc>
      </w:tr>
    </w:tbl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tbl>
      <w:tblPr>
        <w:tblW w:w="10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4"/>
        <w:gridCol w:w="1705"/>
        <w:gridCol w:w="2075"/>
        <w:gridCol w:w="1799"/>
        <w:gridCol w:w="2354"/>
        <w:gridCol w:w="708"/>
        <w:gridCol w:w="720"/>
      </w:tblGrid>
      <w:tr w:rsidR="00D307F5" w:rsidRPr="00680254">
        <w:trPr>
          <w:cantSplit/>
          <w:trHeight w:val="493"/>
          <w:jc w:val="center"/>
        </w:trPr>
        <w:tc>
          <w:tcPr>
            <w:tcW w:w="10765" w:type="dxa"/>
            <w:gridSpan w:val="7"/>
            <w:vAlign w:val="center"/>
          </w:tcPr>
          <w:p w:rsidR="00D307F5" w:rsidRPr="009512B5" w:rsidRDefault="00D307F5" w:rsidP="004F663E">
            <w:pPr>
              <w:rPr>
                <w:b/>
                <w:sz w:val="24"/>
                <w:szCs w:val="24"/>
                <w:lang w:val="uk-UA"/>
              </w:rPr>
            </w:pPr>
            <w:r w:rsidRPr="009512B5">
              <w:rPr>
                <w:b/>
                <w:sz w:val="24"/>
                <w:szCs w:val="24"/>
                <w:lang w:val="uk-UA"/>
              </w:rPr>
              <w:t>Найменування організації-складача інформації</w:t>
            </w:r>
            <w:r w:rsidR="00F13BD7">
              <w:rPr>
                <w:b/>
                <w:bCs/>
                <w:sz w:val="22"/>
                <w:szCs w:val="22"/>
                <w:lang w:val="uk-UA"/>
              </w:rPr>
              <w:t>:</w:t>
            </w:r>
            <w:r w:rsidR="00F13BD7">
              <w:rPr>
                <w:b/>
                <w:bCs/>
                <w:lang w:val="uk-UA"/>
              </w:rPr>
              <w:t xml:space="preserve"> </w:t>
            </w:r>
            <w:bookmarkStart w:id="2" w:name="M_NAME"/>
            <w:bookmarkEnd w:id="2"/>
            <w:r w:rsidR="00B9707A">
              <w:rPr>
                <w:b/>
                <w:bCs/>
                <w:lang w:val="uk-UA"/>
              </w:rPr>
              <w:t>м. Харків</w:t>
            </w:r>
          </w:p>
        </w:tc>
      </w:tr>
      <w:tr w:rsidR="00D307F5" w:rsidRPr="009512B5">
        <w:trPr>
          <w:cantSplit/>
          <w:trHeight w:val="529"/>
          <w:jc w:val="center"/>
        </w:trPr>
        <w:tc>
          <w:tcPr>
            <w:tcW w:w="10765" w:type="dxa"/>
            <w:gridSpan w:val="7"/>
            <w:vAlign w:val="center"/>
          </w:tcPr>
          <w:p w:rsidR="00D307F5" w:rsidRPr="009512B5" w:rsidRDefault="00D307F5" w:rsidP="00B9707A">
            <w:pPr>
              <w:rPr>
                <w:b/>
                <w:sz w:val="24"/>
                <w:szCs w:val="24"/>
                <w:lang w:val="uk-UA"/>
              </w:rPr>
            </w:pPr>
            <w:r w:rsidRPr="009512B5">
              <w:rPr>
                <w:b/>
                <w:sz w:val="24"/>
                <w:szCs w:val="24"/>
                <w:lang w:val="uk-UA"/>
              </w:rPr>
              <w:t xml:space="preserve">Місцезнаходження (поштова адреса): </w:t>
            </w:r>
            <w:bookmarkStart w:id="3" w:name="M_ADRES"/>
            <w:bookmarkEnd w:id="3"/>
          </w:p>
        </w:tc>
      </w:tr>
      <w:tr w:rsidR="00D307F5" w:rsidRPr="009512B5">
        <w:trPr>
          <w:cantSplit/>
          <w:jc w:val="center"/>
        </w:trPr>
        <w:tc>
          <w:tcPr>
            <w:tcW w:w="10765" w:type="dxa"/>
            <w:gridSpan w:val="7"/>
          </w:tcPr>
          <w:p w:rsidR="00D307F5" w:rsidRPr="009512B5" w:rsidRDefault="00D307F5" w:rsidP="002E4918">
            <w:pPr>
              <w:pStyle w:val="1"/>
              <w:rPr>
                <w:rFonts w:ascii="Times New Roman" w:hAnsi="Times New Roman"/>
                <w:sz w:val="20"/>
                <w:lang w:val="uk-UA"/>
              </w:rPr>
            </w:pPr>
            <w:r w:rsidRPr="009512B5">
              <w:rPr>
                <w:rFonts w:ascii="Times New Roman" w:hAnsi="Times New Roman"/>
                <w:sz w:val="20"/>
                <w:lang w:val="uk-UA"/>
              </w:rPr>
              <w:t xml:space="preserve">Коди організації-складача </w:t>
            </w:r>
          </w:p>
        </w:tc>
      </w:tr>
      <w:tr w:rsidR="00D307F5" w:rsidRPr="00680254">
        <w:trPr>
          <w:cantSplit/>
          <w:jc w:val="center"/>
        </w:trPr>
        <w:tc>
          <w:tcPr>
            <w:tcW w:w="1404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за ЄДРПОУ</w:t>
            </w:r>
          </w:p>
        </w:tc>
        <w:tc>
          <w:tcPr>
            <w:tcW w:w="1705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території (КОАТУУ)</w:t>
            </w:r>
          </w:p>
        </w:tc>
        <w:tc>
          <w:tcPr>
            <w:tcW w:w="2075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виду економічної діяльності  (КВЕД)</w:t>
            </w:r>
          </w:p>
        </w:tc>
        <w:tc>
          <w:tcPr>
            <w:tcW w:w="1799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 xml:space="preserve">форми власності </w:t>
            </w:r>
          </w:p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(КФВ)</w:t>
            </w:r>
          </w:p>
        </w:tc>
        <w:tc>
          <w:tcPr>
            <w:tcW w:w="2354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організаційно-правової форми господарювання (КОПФГ)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</w:p>
        </w:tc>
      </w:tr>
      <w:tr w:rsidR="00D307F5" w:rsidRPr="009512B5">
        <w:trPr>
          <w:cantSplit/>
          <w:trHeight w:val="341"/>
          <w:jc w:val="center"/>
        </w:trPr>
        <w:tc>
          <w:tcPr>
            <w:tcW w:w="14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1</w:t>
            </w:r>
          </w:p>
        </w:tc>
        <w:tc>
          <w:tcPr>
            <w:tcW w:w="17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2</w:t>
            </w:r>
          </w:p>
        </w:tc>
        <w:tc>
          <w:tcPr>
            <w:tcW w:w="20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3</w:t>
            </w:r>
          </w:p>
        </w:tc>
        <w:tc>
          <w:tcPr>
            <w:tcW w:w="17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4</w:t>
            </w:r>
          </w:p>
        </w:tc>
        <w:tc>
          <w:tcPr>
            <w:tcW w:w="235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  <w:r w:rsidRPr="009512B5">
              <w:rPr>
                <w:b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  <w:r w:rsidRPr="009512B5">
              <w:rPr>
                <w:b/>
                <w:lang w:val="uk-UA"/>
              </w:rPr>
              <w:t>7</w:t>
            </w:r>
          </w:p>
        </w:tc>
      </w:tr>
      <w:tr w:rsidR="00D307F5" w:rsidRPr="009512B5">
        <w:trPr>
          <w:cantSplit/>
          <w:trHeight w:val="503"/>
          <w:jc w:val="center"/>
        </w:trPr>
        <w:tc>
          <w:tcPr>
            <w:tcW w:w="14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  <w:bookmarkStart w:id="4" w:name="M_EDRP"/>
            <w:bookmarkEnd w:id="4"/>
          </w:p>
        </w:tc>
        <w:tc>
          <w:tcPr>
            <w:tcW w:w="17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0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5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</w:tr>
    </w:tbl>
    <w:p w:rsidR="00D307F5" w:rsidRPr="009512B5" w:rsidRDefault="00D307F5" w:rsidP="00D307F5">
      <w:pPr>
        <w:jc w:val="center"/>
        <w:rPr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szCs w:val="28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8"/>
          <w:szCs w:val="28"/>
          <w:lang w:val="uk-UA"/>
        </w:rPr>
        <w:lastRenderedPageBreak/>
        <w:t>Розподіл випадків захворювань на злоякісні новоутворення за локалізацією, статтю та віком хворих</w:t>
      </w:r>
    </w:p>
    <w:p w:rsidR="00D307F5" w:rsidRPr="009512B5" w:rsidRDefault="00D307F5" w:rsidP="00370D3C">
      <w:pPr>
        <w:ind w:hanging="360"/>
        <w:outlineLvl w:val="0"/>
        <w:rPr>
          <w:b/>
          <w:sz w:val="24"/>
          <w:szCs w:val="24"/>
          <w:lang w:val="uk-UA"/>
        </w:rPr>
      </w:pP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57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0"/>
        <w:gridCol w:w="429"/>
        <w:gridCol w:w="1023"/>
        <w:gridCol w:w="592"/>
        <w:gridCol w:w="592"/>
        <w:gridCol w:w="592"/>
        <w:gridCol w:w="592"/>
        <w:gridCol w:w="593"/>
        <w:gridCol w:w="592"/>
        <w:gridCol w:w="592"/>
        <w:gridCol w:w="592"/>
        <w:gridCol w:w="592"/>
        <w:gridCol w:w="593"/>
      </w:tblGrid>
      <w:tr w:rsidR="00D307F5" w:rsidRPr="00680254">
        <w:trPr>
          <w:trHeight w:val="225"/>
          <w:jc w:val="center"/>
        </w:trPr>
        <w:tc>
          <w:tcPr>
            <w:tcW w:w="32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12B5" w:rsidP="002E491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4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9512B5">
            <w:pPr>
              <w:ind w:left="113" w:right="113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803AF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У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>сього зареєстро</w:t>
            </w:r>
            <w:r w:rsidR="009512B5">
              <w:rPr>
                <w:b/>
                <w:bCs/>
                <w:sz w:val="16"/>
                <w:szCs w:val="16"/>
                <w:lang w:val="uk-UA"/>
              </w:rPr>
              <w:t>-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>вано захвор</w:t>
            </w:r>
            <w:r w:rsidR="009512B5">
              <w:rPr>
                <w:b/>
                <w:bCs/>
                <w:sz w:val="16"/>
                <w:szCs w:val="16"/>
                <w:lang w:val="uk-UA"/>
              </w:rPr>
              <w:t>ю-вань</w:t>
            </w:r>
          </w:p>
        </w:tc>
        <w:tc>
          <w:tcPr>
            <w:tcW w:w="5922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07F5" w:rsidRPr="009512B5" w:rsidRDefault="00E93476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У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 xml:space="preserve"> тому числі хворих за віком</w:t>
            </w:r>
          </w:p>
        </w:tc>
      </w:tr>
      <w:tr w:rsidR="00D307F5" w:rsidRPr="009512B5">
        <w:trPr>
          <w:trHeight w:val="968"/>
          <w:jc w:val="center"/>
        </w:trPr>
        <w:tc>
          <w:tcPr>
            <w:tcW w:w="320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2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до 1 р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>оку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1-4 р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>оки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5-9 р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10-14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15-19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 w:rsidR="009512B5"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з них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 xml:space="preserve"> 15-17</w:t>
            </w:r>
            <w:r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35-39 років</w:t>
            </w:r>
          </w:p>
        </w:tc>
      </w:tr>
      <w:tr w:rsidR="00D307F5" w:rsidRPr="009512B5">
        <w:trPr>
          <w:trHeight w:val="225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512B5">
              <w:rPr>
                <w:b/>
                <w:bCs/>
                <w:sz w:val="18"/>
                <w:szCs w:val="18"/>
                <w:lang w:val="uk-UA"/>
              </w:rPr>
              <w:t>А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Б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9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11</w:t>
            </w:r>
          </w:p>
        </w:tc>
      </w:tr>
      <w:tr w:rsidR="00D307F5" w:rsidRPr="009512B5">
        <w:trPr>
          <w:trHeight w:val="646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BA636C" w:rsidP="002E4918">
            <w:pPr>
              <w:rPr>
                <w:b/>
                <w:sz w:val="18"/>
                <w:szCs w:val="18"/>
                <w:lang w:val="uk-UA"/>
              </w:rPr>
            </w:pPr>
            <w:bookmarkStart w:id="5" w:name="DATA_1_1_26_11" w:colFirst="2" w:colLast="12"/>
            <w:r w:rsidRPr="009512B5">
              <w:rPr>
                <w:b/>
                <w:sz w:val="18"/>
                <w:szCs w:val="18"/>
                <w:lang w:val="uk-UA"/>
              </w:rPr>
              <w:t>Злоякісні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 новоутворення-</w:t>
            </w:r>
            <w:r w:rsidR="00D803AF">
              <w:rPr>
                <w:b/>
                <w:sz w:val="18"/>
                <w:szCs w:val="18"/>
                <w:lang w:val="uk-UA"/>
              </w:rPr>
              <w:t>у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сього  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C00-C97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558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</w:tr>
      <w:tr w:rsidR="00D307F5" w:rsidRPr="009512B5">
        <w:trPr>
          <w:trHeight w:val="340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C00-C97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526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D307F5" w:rsidRPr="009512B5">
        <w:trPr>
          <w:trHeight w:val="330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803AF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тому </w:t>
            </w:r>
            <w:r w:rsidR="00BA636C" w:rsidRPr="009512B5">
              <w:rPr>
                <w:sz w:val="18"/>
                <w:szCs w:val="18"/>
                <w:lang w:val="uk-UA"/>
              </w:rPr>
              <w:t>числі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: губи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C00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9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C00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22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803AF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</w:t>
            </w:r>
            <w:r w:rsidR="00D307F5" w:rsidRPr="009512B5">
              <w:rPr>
                <w:sz w:val="18"/>
                <w:szCs w:val="18"/>
                <w:lang w:val="uk-UA"/>
              </w:rPr>
              <w:t>отової порожнини  C0</w:t>
            </w:r>
            <w:r w:rsidR="005D7848" w:rsidRPr="005D7848">
              <w:rPr>
                <w:sz w:val="18"/>
                <w:szCs w:val="18"/>
                <w:lang w:val="ru-RU"/>
              </w:rPr>
              <w:t>1</w:t>
            </w:r>
            <w:r w:rsidR="00D307F5" w:rsidRPr="009512B5">
              <w:rPr>
                <w:sz w:val="18"/>
                <w:szCs w:val="18"/>
                <w:lang w:val="uk-UA"/>
              </w:rPr>
              <w:t>-C08,C46.2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52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</w:t>
            </w:r>
            <w:r w:rsidR="005D7848">
              <w:rPr>
                <w:sz w:val="18"/>
                <w:szCs w:val="18"/>
                <w:lang w:val="uk-UA"/>
              </w:rPr>
              <w:t xml:space="preserve"> С0</w:t>
            </w:r>
            <w:r w:rsidR="005D7848">
              <w:rPr>
                <w:sz w:val="18"/>
                <w:szCs w:val="18"/>
              </w:rPr>
              <w:t>1</w:t>
            </w:r>
            <w:r w:rsidRPr="009512B5">
              <w:rPr>
                <w:sz w:val="18"/>
                <w:szCs w:val="18"/>
                <w:lang w:val="uk-UA"/>
              </w:rPr>
              <w:t>-С08,С46.2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28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803AF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</w:t>
            </w:r>
            <w:r w:rsidR="00D307F5" w:rsidRPr="009512B5">
              <w:rPr>
                <w:sz w:val="18"/>
                <w:szCs w:val="18"/>
                <w:lang w:val="uk-UA"/>
              </w:rPr>
              <w:t>лотки                                С09-С14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58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С09-С14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20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BA636C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>органів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 xml:space="preserve"> травлення            С15-С26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145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</w:tr>
      <w:tr w:rsidR="00D307F5" w:rsidRPr="009512B5">
        <w:trPr>
          <w:trHeight w:val="350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С15-С26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118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</w:tr>
      <w:tr w:rsidR="00D307F5" w:rsidRPr="009512B5">
        <w:trPr>
          <w:trHeight w:val="326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C1127D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них: стравоходу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С15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5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С15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8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шлунку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С16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13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62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С16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23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803AF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тонкої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кишк</w:t>
            </w:r>
            <w:r>
              <w:rPr>
                <w:sz w:val="18"/>
                <w:szCs w:val="18"/>
                <w:lang w:val="uk-UA"/>
              </w:rPr>
              <w:t>и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</w:t>
            </w:r>
            <w:r>
              <w:rPr>
                <w:sz w:val="18"/>
                <w:szCs w:val="18"/>
                <w:lang w:val="uk-UA"/>
              </w:rPr>
              <w:t xml:space="preserve">  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С17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15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4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С17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6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ободової кишки                         C18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17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C18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516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прямої кишки,</w:t>
            </w:r>
            <w:r w:rsidR="00BA636C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ректосигмоїдного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C19-C21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19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з'єднання</w:t>
            </w:r>
            <w:r w:rsidR="004F6B7B" w:rsidRPr="009512B5">
              <w:rPr>
                <w:sz w:val="18"/>
                <w:szCs w:val="18"/>
                <w:lang w:val="uk-UA"/>
              </w:rPr>
              <w:t xml:space="preserve"> і</w:t>
            </w:r>
            <w:r w:rsidRPr="009512B5">
              <w:rPr>
                <w:sz w:val="18"/>
                <w:szCs w:val="18"/>
                <w:lang w:val="uk-UA"/>
              </w:rPr>
              <w:t xml:space="preserve"> анус</w:t>
            </w:r>
            <w:r w:rsidR="005D7848">
              <w:rPr>
                <w:sz w:val="18"/>
                <w:szCs w:val="18"/>
                <w:lang w:val="uk-UA"/>
              </w:rPr>
              <w:t>а</w:t>
            </w:r>
            <w:r w:rsidRPr="009512B5">
              <w:rPr>
                <w:sz w:val="18"/>
                <w:szCs w:val="18"/>
                <w:lang w:val="uk-UA"/>
              </w:rPr>
              <w:t xml:space="preserve">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С19-С21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05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печінки та внутріпечінков</w:t>
            </w:r>
            <w:r w:rsidR="004F6B7B" w:rsidRPr="009512B5">
              <w:rPr>
                <w:sz w:val="18"/>
                <w:szCs w:val="18"/>
                <w:lang w:val="uk-UA"/>
              </w:rPr>
              <w:t xml:space="preserve">их </w:t>
            </w:r>
            <w:r w:rsidRPr="009512B5">
              <w:rPr>
                <w:sz w:val="18"/>
                <w:szCs w:val="18"/>
                <w:lang w:val="uk-UA"/>
              </w:rPr>
              <w:t xml:space="preserve">жовчних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протоків                                     С22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68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С22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495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жовчного міхура та позапеч</w:t>
            </w:r>
            <w:r w:rsidR="006F1B23">
              <w:rPr>
                <w:sz w:val="18"/>
                <w:szCs w:val="18"/>
                <w:lang w:val="uk-UA"/>
              </w:rPr>
              <w:t>інкових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С23-С24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23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8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6F1B23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жовчних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проток</w:t>
            </w:r>
            <w:r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С23-С24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4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підшлункової залози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С25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25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4"/>
          <w:jc w:val="center"/>
        </w:trPr>
        <w:tc>
          <w:tcPr>
            <w:tcW w:w="32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С25    ж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26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5"/>
    </w:tbl>
    <w:p w:rsidR="00D307F5" w:rsidRPr="009512B5" w:rsidRDefault="00D307F5" w:rsidP="00D307F5">
      <w:pPr>
        <w:rPr>
          <w:b/>
          <w:sz w:val="22"/>
          <w:szCs w:val="22"/>
          <w:lang w:val="uk-UA"/>
        </w:rPr>
      </w:pPr>
    </w:p>
    <w:p w:rsidR="00D307F5" w:rsidRPr="009512B5" w:rsidRDefault="00D307F5" w:rsidP="00370D3C">
      <w:pPr>
        <w:ind w:left="1416" w:hanging="540"/>
        <w:outlineLvl w:val="0"/>
        <w:rPr>
          <w:b/>
          <w:sz w:val="24"/>
          <w:szCs w:val="24"/>
          <w:lang w:val="uk-UA"/>
        </w:rPr>
      </w:pPr>
      <w:r w:rsidRPr="009512B5">
        <w:rPr>
          <w:b/>
          <w:sz w:val="22"/>
          <w:szCs w:val="22"/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>Таблиця 1000</w:t>
      </w:r>
    </w:p>
    <w:tbl>
      <w:tblPr>
        <w:tblW w:w="1053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0"/>
        <w:gridCol w:w="360"/>
        <w:gridCol w:w="611"/>
        <w:gridCol w:w="611"/>
        <w:gridCol w:w="611"/>
        <w:gridCol w:w="612"/>
        <w:gridCol w:w="611"/>
        <w:gridCol w:w="611"/>
        <w:gridCol w:w="612"/>
        <w:gridCol w:w="611"/>
        <w:gridCol w:w="611"/>
        <w:gridCol w:w="612"/>
        <w:gridCol w:w="812"/>
      </w:tblGrid>
      <w:tr w:rsidR="00250FE0" w:rsidRPr="00680254">
        <w:trPr>
          <w:trHeight w:val="225"/>
          <w:jc w:val="center"/>
        </w:trPr>
        <w:tc>
          <w:tcPr>
            <w:tcW w:w="32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9512B5" w:rsidP="009512B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250FE0" w:rsidRPr="009512B5" w:rsidRDefault="00250FE0" w:rsidP="009512B5">
            <w:pPr>
              <w:ind w:left="113" w:right="113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113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E0" w:rsidRPr="009512B5" w:rsidRDefault="00E93476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У</w:t>
            </w:r>
            <w:r w:rsidR="00250FE0" w:rsidRPr="009512B5">
              <w:rPr>
                <w:b/>
                <w:bCs/>
                <w:sz w:val="16"/>
                <w:szCs w:val="16"/>
                <w:lang w:val="uk-UA"/>
              </w:rPr>
              <w:t xml:space="preserve"> тому числі хворих за віком</w:t>
            </w:r>
          </w:p>
        </w:tc>
        <w:tc>
          <w:tcPr>
            <w:tcW w:w="81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морфо-</w:t>
            </w:r>
          </w:p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логічно підтвер-</w:t>
            </w:r>
          </w:p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джено</w:t>
            </w:r>
          </w:p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(із гр.1)</w:t>
            </w:r>
          </w:p>
        </w:tc>
      </w:tr>
      <w:tr w:rsidR="00250FE0" w:rsidRPr="009512B5">
        <w:trPr>
          <w:trHeight w:val="1073"/>
          <w:jc w:val="center"/>
        </w:trPr>
        <w:tc>
          <w:tcPr>
            <w:tcW w:w="32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50-54 роки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55-59 років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60-64 роки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85 років і старші</w:t>
            </w:r>
          </w:p>
        </w:tc>
        <w:tc>
          <w:tcPr>
            <w:tcW w:w="81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9512B5" w:rsidRPr="009512B5">
        <w:trPr>
          <w:trHeight w:val="225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512B5">
              <w:rPr>
                <w:b/>
                <w:bCs/>
                <w:sz w:val="18"/>
                <w:szCs w:val="18"/>
                <w:lang w:val="uk-UA"/>
              </w:rPr>
              <w:t>А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Б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19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21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22</w:t>
            </w:r>
          </w:p>
        </w:tc>
      </w:tr>
      <w:tr w:rsidR="009512B5" w:rsidRPr="009512B5">
        <w:trPr>
          <w:trHeight w:val="646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sz w:val="18"/>
                <w:szCs w:val="18"/>
                <w:lang w:val="uk-UA"/>
              </w:rPr>
            </w:pPr>
            <w:bookmarkStart w:id="6" w:name="DATA_1_12_26_22" w:colFirst="2" w:colLast="12"/>
            <w:r w:rsidRPr="009512B5">
              <w:rPr>
                <w:b/>
                <w:sz w:val="18"/>
                <w:szCs w:val="18"/>
                <w:lang w:val="uk-UA"/>
              </w:rPr>
              <w:t>Злоякісні новоутворення-</w:t>
            </w:r>
            <w:r w:rsidR="006F1B23">
              <w:rPr>
                <w:b/>
                <w:sz w:val="18"/>
                <w:szCs w:val="18"/>
                <w:lang w:val="uk-UA"/>
              </w:rPr>
              <w:t>у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сього    </w:t>
            </w:r>
          </w:p>
          <w:p w:rsidR="00250FE0" w:rsidRPr="009512B5" w:rsidRDefault="00250FE0" w:rsidP="009512B5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C00-C97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94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108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484</w:t>
            </w:r>
          </w:p>
        </w:tc>
      </w:tr>
      <w:tr w:rsidR="009512B5" w:rsidRPr="009512B5">
        <w:trPr>
          <w:trHeight w:val="340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C00-C97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456</w:t>
            </w:r>
          </w:p>
        </w:tc>
      </w:tr>
      <w:tr w:rsidR="009512B5" w:rsidRPr="009512B5">
        <w:trPr>
          <w:trHeight w:val="330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6F1B23" w:rsidP="009512B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="00250FE0" w:rsidRPr="009512B5">
              <w:rPr>
                <w:sz w:val="18"/>
                <w:szCs w:val="18"/>
                <w:lang w:val="uk-UA"/>
              </w:rPr>
              <w:t xml:space="preserve"> тому числі: губи                     C00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512B5" w:rsidRPr="009512B5">
        <w:trPr>
          <w:trHeight w:val="359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C00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512B5" w:rsidRPr="009512B5">
        <w:trPr>
          <w:trHeight w:val="322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6F1B23" w:rsidP="009512B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</w:t>
            </w:r>
            <w:r w:rsidR="00250FE0" w:rsidRPr="009512B5">
              <w:rPr>
                <w:sz w:val="18"/>
                <w:szCs w:val="18"/>
                <w:lang w:val="uk-UA"/>
              </w:rPr>
              <w:t>отової порожнини  C0</w:t>
            </w:r>
            <w:r>
              <w:rPr>
                <w:sz w:val="18"/>
                <w:szCs w:val="18"/>
                <w:lang w:val="uk-UA"/>
              </w:rPr>
              <w:t>1</w:t>
            </w:r>
            <w:r w:rsidR="00250FE0" w:rsidRPr="009512B5">
              <w:rPr>
                <w:sz w:val="18"/>
                <w:szCs w:val="18"/>
                <w:lang w:val="uk-UA"/>
              </w:rPr>
              <w:t>-C08,C46.2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</w:tr>
      <w:tr w:rsidR="009512B5" w:rsidRPr="009512B5">
        <w:trPr>
          <w:trHeight w:val="352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С0</w:t>
            </w:r>
            <w:r w:rsidR="006F1B23">
              <w:rPr>
                <w:sz w:val="18"/>
                <w:szCs w:val="18"/>
                <w:lang w:val="uk-UA"/>
              </w:rPr>
              <w:t>1</w:t>
            </w:r>
            <w:r w:rsidRPr="009512B5">
              <w:rPr>
                <w:sz w:val="18"/>
                <w:szCs w:val="18"/>
                <w:lang w:val="uk-UA"/>
              </w:rPr>
              <w:t>-С08,С46.2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9512B5" w:rsidRPr="009512B5">
        <w:trPr>
          <w:trHeight w:val="328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6F1B23" w:rsidP="009512B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</w:t>
            </w:r>
            <w:r w:rsidR="00250FE0" w:rsidRPr="009512B5">
              <w:rPr>
                <w:sz w:val="18"/>
                <w:szCs w:val="18"/>
                <w:lang w:val="uk-UA"/>
              </w:rPr>
              <w:t>лотки                                С09-С14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</w:tr>
      <w:tr w:rsidR="009512B5" w:rsidRPr="009512B5">
        <w:trPr>
          <w:trHeight w:val="358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С09-С14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9512B5" w:rsidRPr="009512B5">
        <w:trPr>
          <w:trHeight w:val="320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>органів травлення            С15-С26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29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35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12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110</w:t>
            </w:r>
          </w:p>
        </w:tc>
      </w:tr>
      <w:tr w:rsidR="009512B5" w:rsidRPr="009512B5">
        <w:trPr>
          <w:trHeight w:val="350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С15-С26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87</w:t>
            </w:r>
          </w:p>
        </w:tc>
      </w:tr>
      <w:tr w:rsidR="009512B5" w:rsidRPr="009512B5">
        <w:trPr>
          <w:trHeight w:val="326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C1127D" w:rsidP="009512B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250FE0" w:rsidRPr="009512B5">
              <w:rPr>
                <w:sz w:val="18"/>
                <w:szCs w:val="18"/>
                <w:lang w:val="uk-UA"/>
              </w:rPr>
              <w:t xml:space="preserve"> них: стравоходу                      С15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9512B5" w:rsidRPr="009512B5">
        <w:trPr>
          <w:trHeight w:val="355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С15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512B5" w:rsidRPr="009512B5">
        <w:trPr>
          <w:trHeight w:val="318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шлунку                                       С16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</w:tr>
      <w:tr w:rsidR="009512B5" w:rsidRPr="009512B5">
        <w:trPr>
          <w:trHeight w:val="362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С16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</w:tr>
      <w:tr w:rsidR="009512B5" w:rsidRPr="009512B5">
        <w:trPr>
          <w:trHeight w:val="323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тонко</w:t>
            </w:r>
            <w:r w:rsidR="006F1B23">
              <w:rPr>
                <w:sz w:val="18"/>
                <w:szCs w:val="18"/>
                <w:lang w:val="uk-UA"/>
              </w:rPr>
              <w:t>ї</w:t>
            </w:r>
            <w:r w:rsidRPr="009512B5">
              <w:rPr>
                <w:sz w:val="18"/>
                <w:szCs w:val="18"/>
                <w:lang w:val="uk-UA"/>
              </w:rPr>
              <w:t xml:space="preserve"> кишк</w:t>
            </w:r>
            <w:r w:rsidR="006F1B23">
              <w:rPr>
                <w:sz w:val="18"/>
                <w:szCs w:val="18"/>
                <w:lang w:val="uk-UA"/>
              </w:rPr>
              <w:t>и</w:t>
            </w:r>
            <w:r w:rsidRPr="009512B5">
              <w:rPr>
                <w:sz w:val="18"/>
                <w:szCs w:val="18"/>
                <w:lang w:val="uk-UA"/>
              </w:rPr>
              <w:t xml:space="preserve">                   С17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512B5" w:rsidRPr="009512B5">
        <w:trPr>
          <w:trHeight w:val="354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С17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512B5" w:rsidRPr="009512B5">
        <w:trPr>
          <w:trHeight w:val="316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ободової кишки                         C18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</w:tr>
      <w:tr w:rsidR="009512B5" w:rsidRPr="009512B5">
        <w:trPr>
          <w:trHeight w:val="360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C18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9512B5" w:rsidRPr="009512B5">
        <w:trPr>
          <w:trHeight w:val="516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прямої кишки, ректосигмоїдного </w:t>
            </w:r>
          </w:p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C19-C21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9512B5" w:rsidRPr="009512B5">
        <w:trPr>
          <w:trHeight w:val="336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з'єднання і анус</w:t>
            </w:r>
            <w:r w:rsidR="006F1B23">
              <w:rPr>
                <w:sz w:val="18"/>
                <w:szCs w:val="18"/>
                <w:lang w:val="uk-UA"/>
              </w:rPr>
              <w:t>а</w:t>
            </w:r>
            <w:r w:rsidRPr="009512B5">
              <w:rPr>
                <w:sz w:val="18"/>
                <w:szCs w:val="18"/>
                <w:lang w:val="uk-UA"/>
              </w:rPr>
              <w:t xml:space="preserve">                С19-С21 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</w:tr>
      <w:tr w:rsidR="009512B5" w:rsidRPr="009512B5">
        <w:trPr>
          <w:trHeight w:val="505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печінки та внутріпечінкових жовчних </w:t>
            </w:r>
          </w:p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протоків                                     С22   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9512B5" w:rsidRPr="009512B5">
        <w:trPr>
          <w:trHeight w:val="368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С22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6F1B23" w:rsidRPr="009512B5">
        <w:trPr>
          <w:trHeight w:val="495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1B23" w:rsidRPr="009512B5" w:rsidRDefault="006F1B2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жовчного міхура та позапеч</w:t>
            </w:r>
            <w:r>
              <w:rPr>
                <w:sz w:val="18"/>
                <w:szCs w:val="18"/>
                <w:lang w:val="uk-UA"/>
              </w:rPr>
              <w:t>інкових</w:t>
            </w:r>
          </w:p>
          <w:p w:rsidR="006F1B23" w:rsidRPr="009512B5" w:rsidRDefault="006F1B2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С23-С24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B23" w:rsidRPr="009512B5" w:rsidRDefault="006F1B2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6F1B23" w:rsidRPr="009512B5">
        <w:trPr>
          <w:trHeight w:val="358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B23" w:rsidRPr="009512B5" w:rsidRDefault="006F1B2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жовчних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проток</w:t>
            </w:r>
            <w:r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        С23-С24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B23" w:rsidRPr="009512B5" w:rsidRDefault="006F1B2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9512B5" w:rsidRPr="009512B5">
        <w:trPr>
          <w:trHeight w:val="334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підшлункової залози                 С25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9512B5" w:rsidRPr="009512B5">
        <w:trPr>
          <w:trHeight w:val="334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С25 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26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bookmarkEnd w:id="6"/>
    </w:tbl>
    <w:p w:rsidR="00D307F5" w:rsidRPr="009512B5" w:rsidRDefault="00D307F5" w:rsidP="00370D3C">
      <w:pPr>
        <w:ind w:hanging="720"/>
        <w:outlineLvl w:val="0"/>
        <w:rPr>
          <w:b/>
          <w:sz w:val="24"/>
          <w:szCs w:val="24"/>
          <w:lang w:val="uk-UA"/>
        </w:rPr>
      </w:pPr>
      <w:r w:rsidRPr="009512B5">
        <w:rPr>
          <w:b/>
          <w:sz w:val="22"/>
          <w:szCs w:val="22"/>
          <w:lang w:val="uk-UA"/>
        </w:rPr>
        <w:br w:type="page"/>
      </w:r>
      <w:r w:rsidRPr="009512B5">
        <w:rPr>
          <w:b/>
          <w:sz w:val="22"/>
          <w:szCs w:val="22"/>
          <w:lang w:val="uk-UA"/>
        </w:rPr>
        <w:lastRenderedPageBreak/>
        <w:t xml:space="preserve"> </w:t>
      </w: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50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4"/>
        <w:gridCol w:w="391"/>
        <w:gridCol w:w="1021"/>
        <w:gridCol w:w="583"/>
        <w:gridCol w:w="583"/>
        <w:gridCol w:w="583"/>
        <w:gridCol w:w="583"/>
        <w:gridCol w:w="584"/>
        <w:gridCol w:w="583"/>
        <w:gridCol w:w="583"/>
        <w:gridCol w:w="583"/>
        <w:gridCol w:w="583"/>
        <w:gridCol w:w="584"/>
      </w:tblGrid>
      <w:tr w:rsidR="00D307F5" w:rsidRPr="00680254">
        <w:trPr>
          <w:trHeight w:val="453"/>
          <w:jc w:val="center"/>
        </w:trPr>
        <w:tc>
          <w:tcPr>
            <w:tcW w:w="326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4F663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0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Усього зареєстро-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вано захворю-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вань</w:t>
            </w:r>
          </w:p>
        </w:tc>
        <w:tc>
          <w:tcPr>
            <w:tcW w:w="5832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816E3F" w:rsidRPr="009512B5">
        <w:trPr>
          <w:trHeight w:val="741"/>
          <w:jc w:val="center"/>
        </w:trPr>
        <w:tc>
          <w:tcPr>
            <w:tcW w:w="32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1-4 роки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5-9 років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10-14 років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15-19 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з них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 xml:space="preserve"> 15-17</w:t>
            </w:r>
            <w:r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35-39 років</w:t>
            </w:r>
          </w:p>
        </w:tc>
      </w:tr>
      <w:tr w:rsidR="0087013E" w:rsidRPr="009512B5">
        <w:trPr>
          <w:trHeight w:val="225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11</w:t>
            </w:r>
          </w:p>
        </w:tc>
      </w:tr>
      <w:tr w:rsidR="0087013E" w:rsidRPr="009512B5">
        <w:trPr>
          <w:trHeight w:val="554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6F1B23" w:rsidRDefault="006F1B23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bookmarkStart w:id="7" w:name="DATA_27_1_53_11" w:colFirst="2" w:colLast="12"/>
            <w:r w:rsidRPr="006F1B23">
              <w:rPr>
                <w:b/>
                <w:i/>
                <w:sz w:val="18"/>
                <w:szCs w:val="18"/>
                <w:lang w:val="uk-UA"/>
              </w:rPr>
              <w:t>о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>рганів дихання та грудної клітини</w:t>
            </w:r>
          </w:p>
          <w:p w:rsidR="00D307F5" w:rsidRPr="006F1B23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                            </w:t>
            </w:r>
            <w:r w:rsidR="00C86A30" w:rsidRPr="006F1B23">
              <w:rPr>
                <w:b/>
                <w:i/>
                <w:sz w:val="18"/>
                <w:szCs w:val="18"/>
                <w:lang w:val="uk-UA"/>
              </w:rPr>
              <w:t xml:space="preserve">     </w:t>
            </w: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  С30-С39,C45.0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83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</w:tr>
      <w:tr w:rsidR="0087013E" w:rsidRPr="009512B5">
        <w:trPr>
          <w:trHeight w:val="347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6F1B23" w:rsidRDefault="00957EB2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 xml:space="preserve">                      </w:t>
            </w:r>
            <w:r w:rsidR="00C86A30" w:rsidRPr="006F1B23">
              <w:rPr>
                <w:b/>
                <w:i/>
                <w:sz w:val="18"/>
                <w:szCs w:val="18"/>
                <w:lang w:val="uk-UA"/>
              </w:rPr>
              <w:t xml:space="preserve">    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 xml:space="preserve">  </w:t>
            </w:r>
            <w:r w:rsidR="00C86A30" w:rsidRPr="006F1B23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 xml:space="preserve">    C30-C39</w:t>
            </w: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,C45.0 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 xml:space="preserve">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</w:tr>
      <w:tr w:rsidR="0087013E" w:rsidRPr="009512B5">
        <w:trPr>
          <w:trHeight w:val="517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C1127D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них: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порожн</w:t>
            </w:r>
            <w:r w:rsidR="00957EB2">
              <w:rPr>
                <w:sz w:val="18"/>
                <w:szCs w:val="18"/>
                <w:lang w:val="uk-UA"/>
              </w:rPr>
              <w:t>ини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носа,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серед</w:t>
            </w:r>
            <w:r w:rsidR="00957EB2">
              <w:rPr>
                <w:sz w:val="18"/>
                <w:szCs w:val="18"/>
                <w:lang w:val="uk-UA"/>
              </w:rPr>
              <w:t>нього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вуха</w:t>
            </w:r>
            <w:r w:rsidR="00957EB2">
              <w:rPr>
                <w:sz w:val="18"/>
                <w:szCs w:val="18"/>
                <w:lang w:val="uk-UA"/>
              </w:rPr>
              <w:t xml:space="preserve"> та </w:t>
            </w:r>
            <w:r w:rsidR="00D307F5" w:rsidRPr="009512B5">
              <w:rPr>
                <w:sz w:val="18"/>
                <w:szCs w:val="18"/>
                <w:lang w:val="uk-UA"/>
              </w:rPr>
              <w:t>придатк</w:t>
            </w:r>
            <w:r w:rsidR="00957EB2">
              <w:rPr>
                <w:sz w:val="18"/>
                <w:szCs w:val="18"/>
                <w:lang w:val="uk-UA"/>
              </w:rPr>
              <w:t>ових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п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азух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С</w:t>
            </w:r>
            <w:r w:rsidR="00D307F5" w:rsidRPr="009512B5">
              <w:rPr>
                <w:sz w:val="18"/>
                <w:szCs w:val="18"/>
                <w:lang w:val="uk-UA"/>
              </w:rPr>
              <w:t>30-C31</w:t>
            </w:r>
            <w:r w:rsidR="008E215A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29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51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C30-C31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41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ортані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</w:t>
            </w:r>
            <w:r w:rsidR="00C86A30">
              <w:rPr>
                <w:sz w:val="18"/>
                <w:szCs w:val="18"/>
                <w:lang w:val="uk-UA"/>
              </w:rPr>
              <w:t xml:space="preserve">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C32 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43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</w:t>
            </w:r>
            <w:r w:rsidR="00C86A30">
              <w:rPr>
                <w:sz w:val="18"/>
                <w:szCs w:val="18"/>
                <w:lang w:val="uk-UA"/>
              </w:rPr>
              <w:t xml:space="preserve">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C32 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3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7013E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</w:t>
            </w:r>
            <w:r w:rsidR="00D307F5" w:rsidRPr="009512B5">
              <w:rPr>
                <w:sz w:val="18"/>
                <w:szCs w:val="18"/>
                <w:lang w:val="uk-UA"/>
              </w:rPr>
              <w:t>рахеї,</w:t>
            </w:r>
            <w:r w:rsidR="00FE234B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бронхів,</w:t>
            </w:r>
            <w:r w:rsidR="00FE234B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легенів    </w:t>
            </w:r>
          </w:p>
          <w:p w:rsidR="00D307F5" w:rsidRPr="009512B5" w:rsidRDefault="0087013E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>C33-C34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33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49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      C33-C34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7013E" w:rsidRPr="009512B5">
        <w:trPr>
          <w:trHeight w:val="311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леври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C38.4,C45.0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35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54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С38.4,С45.0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510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істок та суглобових хрящів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С40-С41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359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С40-С41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681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получної та інших тканин   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С46.1,С49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39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87013E" w:rsidRPr="009512B5">
        <w:trPr>
          <w:trHeight w:val="361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</w:t>
            </w:r>
            <w:r w:rsidR="0087013E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>С46.1,С49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309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7013E" w:rsidRPr="009512B5" w:rsidRDefault="00C1127D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м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еланоми шкіри                 </w:t>
            </w:r>
          </w:p>
          <w:p w:rsidR="00D307F5" w:rsidRPr="009512B5" w:rsidRDefault="0087013E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b/>
                <w:sz w:val="18"/>
                <w:szCs w:val="18"/>
                <w:lang w:val="uk-UA"/>
              </w:rPr>
              <w:t xml:space="preserve">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 </w:t>
            </w:r>
            <w:r w:rsidR="00B4622F" w:rsidRPr="009512B5">
              <w:rPr>
                <w:b/>
                <w:sz w:val="18"/>
                <w:szCs w:val="18"/>
                <w:lang w:val="uk-UA"/>
              </w:rPr>
              <w:t xml:space="preserve">     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 С43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353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</w:t>
            </w:r>
            <w:r w:rsidR="00B4622F" w:rsidRPr="009512B5">
              <w:rPr>
                <w:b/>
                <w:sz w:val="18"/>
                <w:szCs w:val="18"/>
                <w:lang w:val="uk-UA"/>
              </w:rPr>
              <w:t xml:space="preserve">    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С43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52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C1127D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нші новоутворення шкіри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 w:rsidR="00B4622F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С44,С46.0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43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357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С44,С46.0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318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молочної залози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   С50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45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349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 С50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505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ж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 xml:space="preserve">іночих статевих органів-всього  </w:t>
            </w:r>
          </w:p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</w:t>
            </w:r>
            <w:r w:rsidR="00C86A30">
              <w:rPr>
                <w:b/>
                <w:i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С51-С58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117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</w:tr>
      <w:tr w:rsidR="0087013E" w:rsidRPr="009512B5">
        <w:trPr>
          <w:trHeight w:val="51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них: </w:t>
            </w:r>
            <w:r w:rsidR="004B41B9" w:rsidRPr="009512B5">
              <w:rPr>
                <w:sz w:val="18"/>
                <w:szCs w:val="18"/>
                <w:lang w:val="uk-UA"/>
              </w:rPr>
              <w:t>вульви</w:t>
            </w:r>
            <w:r w:rsidRPr="009512B5">
              <w:rPr>
                <w:sz w:val="18"/>
                <w:szCs w:val="18"/>
                <w:lang w:val="uk-UA"/>
              </w:rPr>
              <w:t xml:space="preserve">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 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С51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27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шийки матки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С53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49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7013E" w:rsidRPr="009512B5">
        <w:trPr>
          <w:trHeight w:val="337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810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тіла матки </w:t>
            </w:r>
            <w:r w:rsidR="004B41B9" w:rsidRPr="009512B5">
              <w:rPr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      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С54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50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3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яєчників</w:t>
            </w:r>
            <w:r w:rsidR="004B41B9" w:rsidRPr="009512B5">
              <w:rPr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            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С56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14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інших придатків матки </w:t>
            </w:r>
            <w:r w:rsidR="004B41B9" w:rsidRPr="009512B5">
              <w:rPr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С57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52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7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плаценти    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      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С58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53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7"/>
    </w:tbl>
    <w:p w:rsidR="00D307F5" w:rsidRPr="009512B5" w:rsidRDefault="00D307F5" w:rsidP="00D307F5">
      <w:pPr>
        <w:ind w:hanging="540"/>
        <w:rPr>
          <w:lang w:val="uk-UA"/>
        </w:rPr>
      </w:pPr>
    </w:p>
    <w:p w:rsidR="00D307F5" w:rsidRPr="009512B5" w:rsidRDefault="00D307F5" w:rsidP="00370D3C">
      <w:pPr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lang w:val="uk-UA"/>
        </w:rPr>
        <w:lastRenderedPageBreak/>
        <w:t xml:space="preserve">      </w:t>
      </w: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47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7"/>
        <w:gridCol w:w="396"/>
        <w:gridCol w:w="606"/>
        <w:gridCol w:w="607"/>
        <w:gridCol w:w="606"/>
        <w:gridCol w:w="607"/>
        <w:gridCol w:w="606"/>
        <w:gridCol w:w="607"/>
        <w:gridCol w:w="606"/>
        <w:gridCol w:w="607"/>
        <w:gridCol w:w="606"/>
        <w:gridCol w:w="607"/>
        <w:gridCol w:w="809"/>
      </w:tblGrid>
      <w:tr w:rsidR="00816E3F" w:rsidRPr="00680254">
        <w:trPr>
          <w:trHeight w:val="453"/>
          <w:jc w:val="center"/>
        </w:trPr>
        <w:tc>
          <w:tcPr>
            <w:tcW w:w="32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3476" w:rsidRPr="009512B5" w:rsidRDefault="00E93476" w:rsidP="004F663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3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93476" w:rsidRPr="009512B5" w:rsidRDefault="00E93476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065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  <w:tc>
          <w:tcPr>
            <w:tcW w:w="8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морфо-</w:t>
            </w:r>
          </w:p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логічно підтвер-</w:t>
            </w:r>
          </w:p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джено</w:t>
            </w:r>
          </w:p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(із гр. 1)</w:t>
            </w:r>
          </w:p>
        </w:tc>
      </w:tr>
      <w:tr w:rsidR="00816E3F" w:rsidRPr="009512B5">
        <w:trPr>
          <w:trHeight w:val="741"/>
          <w:jc w:val="center"/>
        </w:trPr>
        <w:tc>
          <w:tcPr>
            <w:tcW w:w="320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3476" w:rsidRPr="009512B5" w:rsidRDefault="00E93476" w:rsidP="009512B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50-54 роки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55-59 років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60-64 роки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85 років і більше</w:t>
            </w: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816E3F" w:rsidRPr="009512B5">
        <w:trPr>
          <w:trHeight w:val="225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22</w:t>
            </w:r>
          </w:p>
        </w:tc>
      </w:tr>
      <w:tr w:rsidR="00957EB2" w:rsidRPr="009512B5">
        <w:trPr>
          <w:trHeight w:val="554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6F1B23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bookmarkStart w:id="8" w:name="DATA_27_12_53_22" w:colFirst="2" w:colLast="12"/>
            <w:r w:rsidRPr="006F1B23">
              <w:rPr>
                <w:b/>
                <w:i/>
                <w:sz w:val="18"/>
                <w:szCs w:val="18"/>
                <w:lang w:val="uk-UA"/>
              </w:rPr>
              <w:t>органів дихання та грудної клітини</w:t>
            </w:r>
          </w:p>
          <w:p w:rsidR="00957EB2" w:rsidRPr="006F1B23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С30-С39,C45.0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23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14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64</w:t>
            </w:r>
          </w:p>
        </w:tc>
      </w:tr>
      <w:tr w:rsidR="00957EB2" w:rsidRPr="009512B5">
        <w:trPr>
          <w:trHeight w:val="347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6F1B23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                                 C30-C39,C45.0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19</w:t>
            </w:r>
          </w:p>
        </w:tc>
      </w:tr>
      <w:tr w:rsidR="00957EB2" w:rsidRPr="009512B5">
        <w:trPr>
          <w:trHeight w:val="517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C1127D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них: порожн</w:t>
            </w:r>
            <w:r w:rsidR="00957EB2">
              <w:rPr>
                <w:sz w:val="18"/>
                <w:szCs w:val="18"/>
                <w:lang w:val="uk-UA"/>
              </w:rPr>
              <w:t>ини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носа, серед</w:t>
            </w:r>
            <w:r w:rsidR="00957EB2">
              <w:rPr>
                <w:sz w:val="18"/>
                <w:szCs w:val="18"/>
                <w:lang w:val="uk-UA"/>
              </w:rPr>
              <w:t>нього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вуха</w:t>
            </w:r>
            <w:r w:rsidR="00957EB2">
              <w:rPr>
                <w:sz w:val="18"/>
                <w:szCs w:val="18"/>
                <w:lang w:val="uk-UA"/>
              </w:rPr>
              <w:t xml:space="preserve"> та </w:t>
            </w:r>
            <w:r w:rsidR="00957EB2" w:rsidRPr="009512B5">
              <w:rPr>
                <w:sz w:val="18"/>
                <w:szCs w:val="18"/>
                <w:lang w:val="uk-UA"/>
              </w:rPr>
              <w:t>придатк</w:t>
            </w:r>
            <w:r w:rsidR="00957EB2">
              <w:rPr>
                <w:sz w:val="18"/>
                <w:szCs w:val="18"/>
                <w:lang w:val="uk-UA"/>
              </w:rPr>
              <w:t>ових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пазух  </w:t>
            </w:r>
            <w:r w:rsidR="00957EB2">
              <w:rPr>
                <w:sz w:val="18"/>
                <w:szCs w:val="18"/>
                <w:lang w:val="uk-UA"/>
              </w:rPr>
              <w:t xml:space="preserve">     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 С30-C31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957EB2" w:rsidRPr="009512B5">
        <w:trPr>
          <w:trHeight w:val="351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C30-C31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957EB2" w:rsidRPr="009512B5">
        <w:trPr>
          <w:trHeight w:val="341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</w:t>
            </w:r>
            <w:r w:rsidRPr="009512B5">
              <w:rPr>
                <w:sz w:val="18"/>
                <w:szCs w:val="18"/>
                <w:lang w:val="uk-UA"/>
              </w:rPr>
              <w:t xml:space="preserve">ортані                              </w:t>
            </w:r>
            <w:r>
              <w:rPr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C32 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957EB2" w:rsidRPr="009512B5">
        <w:trPr>
          <w:trHeight w:val="343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sz w:val="18"/>
                <w:szCs w:val="18"/>
                <w:lang w:val="uk-UA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C32 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957EB2" w:rsidRPr="009512B5">
        <w:trPr>
          <w:trHeight w:val="3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</w:t>
            </w:r>
            <w:r w:rsidRPr="009512B5">
              <w:rPr>
                <w:sz w:val="18"/>
                <w:szCs w:val="18"/>
                <w:lang w:val="uk-UA"/>
              </w:rPr>
              <w:t xml:space="preserve">рахеї, бронхів, легенів    </w:t>
            </w:r>
          </w:p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C33-C34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</w:tr>
      <w:tr w:rsidR="00957EB2" w:rsidRPr="009512B5">
        <w:trPr>
          <w:trHeight w:val="349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      C33-C34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957EB2" w:rsidRPr="009512B5">
        <w:trPr>
          <w:trHeight w:val="311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</w:t>
            </w:r>
            <w:r w:rsidRPr="009512B5">
              <w:rPr>
                <w:sz w:val="18"/>
                <w:szCs w:val="18"/>
                <w:lang w:val="uk-UA"/>
              </w:rPr>
              <w:t xml:space="preserve">леври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C38.4,C45.0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957EB2" w:rsidRPr="009512B5">
        <w:trPr>
          <w:trHeight w:val="354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С38.4,С45.0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57EB2" w:rsidRPr="009512B5">
        <w:trPr>
          <w:trHeight w:val="510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істок та суглобових хрящів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С40-С41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957EB2" w:rsidRPr="009512B5">
        <w:trPr>
          <w:trHeight w:val="359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С40-С41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957EB2" w:rsidRPr="009512B5">
        <w:trPr>
          <w:trHeight w:val="681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получної та інших тканин   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С46.1,С49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</w:tr>
      <w:tr w:rsidR="00957EB2" w:rsidRPr="009512B5">
        <w:trPr>
          <w:trHeight w:val="361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С46.1,С49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957EB2" w:rsidRPr="009512B5">
        <w:trPr>
          <w:trHeight w:val="309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C1127D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м</w:t>
            </w:r>
            <w:r w:rsidR="00957EB2" w:rsidRPr="009512B5">
              <w:rPr>
                <w:b/>
                <w:sz w:val="18"/>
                <w:szCs w:val="18"/>
                <w:lang w:val="uk-UA"/>
              </w:rPr>
              <w:t xml:space="preserve">еланоми шкіри               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С43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</w:tr>
      <w:tr w:rsidR="00957EB2" w:rsidRPr="009512B5">
        <w:trPr>
          <w:trHeight w:val="353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С43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</w:tr>
      <w:tr w:rsidR="00957EB2" w:rsidRPr="009512B5">
        <w:trPr>
          <w:trHeight w:val="52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C1127D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="00957EB2" w:rsidRPr="009512B5">
              <w:rPr>
                <w:b/>
                <w:sz w:val="18"/>
                <w:szCs w:val="18"/>
                <w:lang w:val="uk-UA"/>
              </w:rPr>
              <w:t xml:space="preserve">нші новоутворення шкіри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С44,С46.0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</w:t>
            </w:r>
          </w:p>
        </w:tc>
      </w:tr>
      <w:tr w:rsidR="00957EB2" w:rsidRPr="009512B5">
        <w:trPr>
          <w:trHeight w:val="357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С44,С46.0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</w:t>
            </w:r>
          </w:p>
        </w:tc>
      </w:tr>
      <w:tr w:rsidR="00957EB2" w:rsidRPr="009512B5">
        <w:trPr>
          <w:trHeight w:val="318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молочної залози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   С50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957EB2" w:rsidRPr="009512B5">
        <w:trPr>
          <w:trHeight w:val="349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 С50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124</w:t>
            </w:r>
          </w:p>
        </w:tc>
      </w:tr>
      <w:tr w:rsidR="00957EB2" w:rsidRPr="009512B5">
        <w:trPr>
          <w:trHeight w:val="505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ж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іночих статевих органів-всього  </w:t>
            </w:r>
          </w:p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</w:t>
            </w:r>
            <w:r>
              <w:rPr>
                <w:b/>
                <w:i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С51-С58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19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106</w:t>
            </w:r>
          </w:p>
        </w:tc>
      </w:tr>
      <w:tr w:rsidR="00816E3F" w:rsidRPr="009512B5">
        <w:trPr>
          <w:trHeight w:val="51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них: вульви                        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С51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48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816E3F" w:rsidRPr="009512B5">
        <w:trPr>
          <w:trHeight w:val="432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шийки матки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С53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</w:tr>
      <w:tr w:rsidR="00816E3F" w:rsidRPr="009512B5">
        <w:trPr>
          <w:trHeight w:val="4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тіла матки 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>С54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</w:tr>
      <w:tr w:rsidR="00816E3F" w:rsidRPr="009512B5">
        <w:trPr>
          <w:trHeight w:val="4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яєчників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С56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</w:tr>
      <w:tr w:rsidR="00816E3F" w:rsidRPr="009512B5">
        <w:trPr>
          <w:trHeight w:val="4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інших придатків матки 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С57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16E3F" w:rsidRPr="009512B5">
        <w:trPr>
          <w:trHeight w:val="4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плаценти    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С58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8"/>
    </w:tbl>
    <w:p w:rsidR="00D307F5" w:rsidRPr="009512B5" w:rsidRDefault="00D307F5" w:rsidP="00370D3C">
      <w:pPr>
        <w:ind w:hanging="54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>Таблиця 1000</w:t>
      </w:r>
    </w:p>
    <w:tbl>
      <w:tblPr>
        <w:tblW w:w="1048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6"/>
        <w:gridCol w:w="366"/>
        <w:gridCol w:w="1015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1"/>
      </w:tblGrid>
      <w:tr w:rsidR="00D307F5" w:rsidRPr="00680254">
        <w:trPr>
          <w:trHeight w:val="453"/>
          <w:jc w:val="center"/>
        </w:trPr>
        <w:tc>
          <w:tcPr>
            <w:tcW w:w="320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90022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3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0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Усього зареєстро-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вано захворю-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вань</w:t>
            </w:r>
          </w:p>
        </w:tc>
        <w:tc>
          <w:tcPr>
            <w:tcW w:w="590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315FA0" w:rsidRPr="009512B5">
        <w:trPr>
          <w:trHeight w:val="741"/>
          <w:jc w:val="center"/>
        </w:trPr>
        <w:tc>
          <w:tcPr>
            <w:tcW w:w="320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6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1-4 роки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5-9 років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10-14 років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15-19 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з них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 xml:space="preserve"> 15-17</w:t>
            </w:r>
            <w:r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35-39 років</w:t>
            </w:r>
          </w:p>
        </w:tc>
      </w:tr>
      <w:tr w:rsidR="00D307F5" w:rsidRPr="009512B5">
        <w:trPr>
          <w:trHeight w:val="225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11</w:t>
            </w:r>
          </w:p>
        </w:tc>
      </w:tr>
      <w:tr w:rsidR="00D307F5" w:rsidRPr="009512B5">
        <w:trPr>
          <w:trHeight w:val="554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bookmarkStart w:id="9" w:name="DATA_54_1_81_11" w:colFirst="2" w:colLast="12"/>
            <w:r>
              <w:rPr>
                <w:b/>
                <w:i/>
                <w:sz w:val="18"/>
                <w:szCs w:val="18"/>
                <w:lang w:val="uk-UA"/>
              </w:rPr>
              <w:t>ч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>оловічих статевих органів</w:t>
            </w:r>
          </w:p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С60-С63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54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</w:tr>
      <w:tr w:rsidR="00D307F5" w:rsidRPr="009512B5">
        <w:trPr>
          <w:trHeight w:val="347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 статевого органу            С60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55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17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передміхурової залози             С61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56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83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1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A95F63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я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єчка                                 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С62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57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41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с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>ечових органів               С64-С68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58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46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</w:tr>
      <w:tr w:rsidR="00D307F5" w:rsidRPr="009512B5">
        <w:trPr>
          <w:trHeight w:val="343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С64-С68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</w:tr>
      <w:tr w:rsidR="00D307F5" w:rsidRPr="009512B5">
        <w:trPr>
          <w:trHeight w:val="333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 : нирки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С64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60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49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С64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1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сечового міхура                 </w:t>
            </w:r>
            <w:r w:rsidR="00A95F63" w:rsidRPr="009512B5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С67 </w:t>
            </w:r>
            <w:r w:rsidR="00A95F63" w:rsidRPr="009512B5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62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</w:tr>
      <w:tr w:rsidR="00D307F5" w:rsidRPr="009512B5">
        <w:trPr>
          <w:trHeight w:val="354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      С67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</w:tr>
      <w:tr w:rsidR="00D307F5" w:rsidRPr="009512B5">
        <w:trPr>
          <w:trHeight w:val="510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о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ка та його придатків          С69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64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59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       С69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681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нших та </w:t>
            </w:r>
            <w:r w:rsidR="006C3D2C" w:rsidRPr="009512B5">
              <w:rPr>
                <w:b/>
                <w:sz w:val="18"/>
                <w:szCs w:val="18"/>
                <w:lang w:val="uk-UA"/>
              </w:rPr>
              <w:t>неуточне</w:t>
            </w:r>
            <w:r>
              <w:rPr>
                <w:b/>
                <w:sz w:val="18"/>
                <w:szCs w:val="18"/>
                <w:lang w:val="uk-UA"/>
              </w:rPr>
              <w:t>ни</w:t>
            </w:r>
            <w:r w:rsidR="006C3D2C" w:rsidRPr="009512B5">
              <w:rPr>
                <w:b/>
                <w:sz w:val="18"/>
                <w:szCs w:val="18"/>
                <w:lang w:val="uk-UA"/>
              </w:rPr>
              <w:t>х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 відділів  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С70-С72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66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61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нервової системи           С70-С72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09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 головного мозку            С71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68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3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С71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23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щ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итовидної залози                С73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70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57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       С73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18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нших ендокринних залоз              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</w:t>
            </w:r>
            <w:r w:rsidR="00A95F63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С74-С75 </w:t>
            </w:r>
            <w:r w:rsidR="00A95F63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72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49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С74-С75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505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C1127D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л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 xml:space="preserve">імфатичної та кровотворної      </w:t>
            </w:r>
          </w:p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</w:t>
            </w:r>
            <w:r w:rsidR="00A95F63" w:rsidRPr="009512B5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С81-С96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74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</w:tr>
      <w:tr w:rsidR="00D307F5" w:rsidRPr="009512B5">
        <w:trPr>
          <w:trHeight w:val="513"/>
          <w:jc w:val="center"/>
        </w:trPr>
        <w:tc>
          <w:tcPr>
            <w:tcW w:w="32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та споріднених тканин   </w:t>
            </w:r>
          </w:p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</w:t>
            </w:r>
            <w:r w:rsidR="00A95F63" w:rsidRPr="009512B5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С81-С96   ж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35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</w:tr>
      <w:tr w:rsidR="00D307F5" w:rsidRPr="009512B5">
        <w:trPr>
          <w:trHeight w:val="327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тому числі: лімфоми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С81-С85,С88,С90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76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37"/>
          <w:jc w:val="center"/>
        </w:trPr>
        <w:tc>
          <w:tcPr>
            <w:tcW w:w="32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С81-С85,С88,С90   ж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3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Default="00957EB2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них: 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="00D307F5" w:rsidRPr="009512B5">
              <w:rPr>
                <w:sz w:val="18"/>
                <w:szCs w:val="18"/>
                <w:lang w:val="uk-UA"/>
              </w:rPr>
              <w:t>вороба Ходжкіна                   С81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78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4"/>
          <w:jc w:val="center"/>
        </w:trPr>
        <w:tc>
          <w:tcPr>
            <w:tcW w:w="32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С81   ж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79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73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еходжкінські лімфоми  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С82,С83,С85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80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73"/>
          <w:jc w:val="center"/>
        </w:trPr>
        <w:tc>
          <w:tcPr>
            <w:tcW w:w="32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С82,С83,С85   ж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9"/>
    </w:tbl>
    <w:p w:rsidR="00D307F5" w:rsidRPr="009512B5" w:rsidRDefault="00D307F5" w:rsidP="00D307F5">
      <w:pPr>
        <w:ind w:hanging="540"/>
        <w:rPr>
          <w:lang w:val="uk-UA"/>
        </w:rPr>
      </w:pPr>
    </w:p>
    <w:p w:rsidR="00D307F5" w:rsidRPr="009512B5" w:rsidRDefault="00D307F5" w:rsidP="00370D3C">
      <w:pPr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lang w:val="uk-UA"/>
        </w:rPr>
        <w:lastRenderedPageBreak/>
        <w:t xml:space="preserve">       </w:t>
      </w: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70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34"/>
        <w:gridCol w:w="360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869"/>
      </w:tblGrid>
      <w:tr w:rsidR="00315FA0" w:rsidRPr="009512B5">
        <w:trPr>
          <w:trHeight w:val="453"/>
          <w:jc w:val="center"/>
        </w:trPr>
        <w:tc>
          <w:tcPr>
            <w:tcW w:w="33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90022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15FA0" w:rsidRPr="009512B5" w:rsidRDefault="00315FA0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140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  <w:tc>
          <w:tcPr>
            <w:tcW w:w="86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морфо-</w:t>
            </w:r>
          </w:p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логічно підтвер-</w:t>
            </w:r>
          </w:p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джено</w:t>
            </w:r>
          </w:p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(із гр.1)</w:t>
            </w:r>
          </w:p>
        </w:tc>
      </w:tr>
      <w:tr w:rsidR="00315FA0" w:rsidRPr="009512B5">
        <w:trPr>
          <w:trHeight w:val="741"/>
          <w:jc w:val="center"/>
        </w:trPr>
        <w:tc>
          <w:tcPr>
            <w:tcW w:w="333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50-54 роки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55-59 років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60-64 рок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85 років і старші</w:t>
            </w:r>
          </w:p>
        </w:tc>
        <w:tc>
          <w:tcPr>
            <w:tcW w:w="86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315FA0" w:rsidRPr="009512B5">
        <w:trPr>
          <w:trHeight w:val="225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22</w:t>
            </w:r>
          </w:p>
        </w:tc>
      </w:tr>
      <w:tr w:rsidR="00957EB2" w:rsidRPr="009512B5">
        <w:trPr>
          <w:trHeight w:val="554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bookmarkStart w:id="10" w:name="DATA_54_12_81_22" w:colFirst="2" w:colLast="12"/>
            <w:r>
              <w:rPr>
                <w:b/>
                <w:i/>
                <w:sz w:val="18"/>
                <w:szCs w:val="18"/>
                <w:lang w:val="uk-UA"/>
              </w:rPr>
              <w:t>ч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>оловічих статевих органів</w:t>
            </w:r>
          </w:p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С60-С63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83</w:t>
            </w:r>
          </w:p>
        </w:tc>
      </w:tr>
      <w:tr w:rsidR="00957EB2" w:rsidRPr="009512B5">
        <w:trPr>
          <w:trHeight w:val="347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 статевого органу            С60   ч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957EB2" w:rsidRPr="009512B5">
        <w:trPr>
          <w:trHeight w:val="517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передміхурової залози             С61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76</w:t>
            </w:r>
          </w:p>
        </w:tc>
      </w:tr>
      <w:tr w:rsidR="00957EB2" w:rsidRPr="009512B5">
        <w:trPr>
          <w:trHeight w:val="351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яєчка                                          С62   ч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957EB2" w:rsidRPr="009512B5">
        <w:trPr>
          <w:trHeight w:val="341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с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>ечових органів               С64-С68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38</w:t>
            </w:r>
          </w:p>
        </w:tc>
      </w:tr>
      <w:tr w:rsidR="00957EB2" w:rsidRPr="009512B5">
        <w:trPr>
          <w:trHeight w:val="343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С64-С68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15</w:t>
            </w:r>
          </w:p>
        </w:tc>
      </w:tr>
      <w:tr w:rsidR="00957EB2" w:rsidRPr="009512B5">
        <w:trPr>
          <w:trHeight w:val="333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 : нирки                             С64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</w:tr>
      <w:tr w:rsidR="00957EB2" w:rsidRPr="009512B5">
        <w:trPr>
          <w:trHeight w:val="349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С64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957EB2" w:rsidRPr="009512B5">
        <w:trPr>
          <w:trHeight w:val="311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>сечового міхура                       С67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19</w:t>
            </w:r>
          </w:p>
        </w:tc>
      </w:tr>
      <w:tr w:rsidR="00957EB2" w:rsidRPr="009512B5">
        <w:trPr>
          <w:trHeight w:val="354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      С67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957EB2" w:rsidRPr="009512B5">
        <w:trPr>
          <w:trHeight w:val="510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о</w:t>
            </w:r>
            <w:r w:rsidRPr="009512B5">
              <w:rPr>
                <w:b/>
                <w:sz w:val="18"/>
                <w:szCs w:val="18"/>
                <w:lang w:val="uk-UA"/>
              </w:rPr>
              <w:t>ка та його придатків          С69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957EB2" w:rsidRPr="009512B5">
        <w:trPr>
          <w:trHeight w:val="359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       С69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957EB2" w:rsidRPr="009512B5">
        <w:trPr>
          <w:trHeight w:val="681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Pr="009512B5">
              <w:rPr>
                <w:b/>
                <w:sz w:val="18"/>
                <w:szCs w:val="18"/>
                <w:lang w:val="uk-UA"/>
              </w:rPr>
              <w:t>нших та неуточне</w:t>
            </w:r>
            <w:r>
              <w:rPr>
                <w:b/>
                <w:sz w:val="18"/>
                <w:szCs w:val="18"/>
                <w:lang w:val="uk-UA"/>
              </w:rPr>
              <w:t>ни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х відділів  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С70-С72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</w:tr>
      <w:tr w:rsidR="00957EB2" w:rsidRPr="009512B5">
        <w:trPr>
          <w:trHeight w:val="361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нервової системи           С70-С72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957EB2" w:rsidRPr="009512B5">
        <w:trPr>
          <w:trHeight w:val="309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 головного мозку            С71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957EB2" w:rsidRPr="009512B5">
        <w:trPr>
          <w:trHeight w:val="353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С71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957EB2" w:rsidRPr="009512B5">
        <w:trPr>
          <w:trHeight w:val="523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щ</w:t>
            </w:r>
            <w:r w:rsidRPr="009512B5">
              <w:rPr>
                <w:b/>
                <w:sz w:val="18"/>
                <w:szCs w:val="18"/>
                <w:lang w:val="uk-UA"/>
              </w:rPr>
              <w:t>итовидної залози                С73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957EB2" w:rsidRPr="009512B5">
        <w:trPr>
          <w:trHeight w:val="357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       С73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</w:tr>
      <w:tr w:rsidR="00957EB2" w:rsidRPr="009512B5">
        <w:trPr>
          <w:trHeight w:val="318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нших ендокринних залоз              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С74-С75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957EB2" w:rsidRPr="009512B5">
        <w:trPr>
          <w:trHeight w:val="349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С74-С75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957EB2" w:rsidRPr="009512B5">
        <w:trPr>
          <w:trHeight w:val="505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C1127D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л</w:t>
            </w:r>
            <w:r w:rsidR="00957EB2" w:rsidRPr="009512B5">
              <w:rPr>
                <w:b/>
                <w:i/>
                <w:sz w:val="18"/>
                <w:szCs w:val="18"/>
                <w:lang w:val="uk-UA"/>
              </w:rPr>
              <w:t xml:space="preserve">імфатичної та кровотворної      </w:t>
            </w:r>
          </w:p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С81-С96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51</w:t>
            </w:r>
          </w:p>
        </w:tc>
      </w:tr>
      <w:tr w:rsidR="00957EB2" w:rsidRPr="009512B5">
        <w:trPr>
          <w:trHeight w:val="513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та споріднених тканин   </w:t>
            </w:r>
          </w:p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С81-С96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35</w:t>
            </w:r>
          </w:p>
        </w:tc>
      </w:tr>
      <w:tr w:rsidR="00957EB2" w:rsidRPr="009512B5">
        <w:trPr>
          <w:trHeight w:val="327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числі: лімфоми </w:t>
            </w:r>
          </w:p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С81-С85,С88,С90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</w:tr>
      <w:tr w:rsidR="00957EB2" w:rsidRPr="009512B5">
        <w:trPr>
          <w:trHeight w:val="337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С81-С85,С88,С90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957EB2" w:rsidRPr="009512B5">
        <w:trPr>
          <w:trHeight w:val="333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них: 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9512B5">
              <w:rPr>
                <w:sz w:val="18"/>
                <w:szCs w:val="18"/>
                <w:lang w:val="uk-UA"/>
              </w:rPr>
              <w:t>вороба Ходжкіна                   С81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957EB2" w:rsidRPr="009512B5">
        <w:trPr>
          <w:trHeight w:val="314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С81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957EB2" w:rsidRPr="009512B5">
        <w:trPr>
          <w:trHeight w:val="373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</w:t>
            </w:r>
            <w:r w:rsidRPr="009512B5">
              <w:rPr>
                <w:sz w:val="18"/>
                <w:szCs w:val="18"/>
                <w:lang w:val="uk-UA"/>
              </w:rPr>
              <w:t xml:space="preserve">еходжкінські лімфоми   </w:t>
            </w:r>
          </w:p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С82,С83,С85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315FA0" w:rsidRPr="009512B5">
        <w:trPr>
          <w:trHeight w:val="373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8D0F82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С82,С83,С85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15FA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15FA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15FA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15FA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bookmarkEnd w:id="10"/>
    </w:tbl>
    <w:p w:rsidR="00D307F5" w:rsidRPr="009512B5" w:rsidRDefault="00D307F5" w:rsidP="00370D3C">
      <w:pPr>
        <w:ind w:hanging="54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>Таблиця 1000</w:t>
      </w:r>
    </w:p>
    <w:tbl>
      <w:tblPr>
        <w:tblW w:w="1064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1"/>
        <w:gridCol w:w="452"/>
        <w:gridCol w:w="1015"/>
        <w:gridCol w:w="589"/>
        <w:gridCol w:w="590"/>
        <w:gridCol w:w="589"/>
        <w:gridCol w:w="590"/>
        <w:gridCol w:w="590"/>
        <w:gridCol w:w="589"/>
        <w:gridCol w:w="590"/>
        <w:gridCol w:w="589"/>
        <w:gridCol w:w="590"/>
        <w:gridCol w:w="590"/>
      </w:tblGrid>
      <w:tr w:rsidR="00D307F5" w:rsidRPr="009512B5">
        <w:trPr>
          <w:trHeight w:val="453"/>
          <w:jc w:val="center"/>
        </w:trPr>
        <w:tc>
          <w:tcPr>
            <w:tcW w:w="331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90022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4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Усього зареєстро-вано захворю-вань</w:t>
            </w:r>
          </w:p>
        </w:tc>
        <w:tc>
          <w:tcPr>
            <w:tcW w:w="5946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C31A5C" w:rsidRPr="009512B5">
        <w:trPr>
          <w:trHeight w:val="741"/>
          <w:jc w:val="center"/>
        </w:trPr>
        <w:tc>
          <w:tcPr>
            <w:tcW w:w="331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1-4 роки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5-9 років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10-14 років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15-19 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з них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 xml:space="preserve"> 15-17</w:t>
            </w:r>
            <w:r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35-39 років</w:t>
            </w:r>
          </w:p>
        </w:tc>
      </w:tr>
      <w:tr w:rsidR="00D307F5" w:rsidRPr="009512B5">
        <w:trPr>
          <w:trHeight w:val="225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11</w:t>
            </w:r>
          </w:p>
        </w:tc>
      </w:tr>
      <w:tr w:rsidR="00D307F5" w:rsidRPr="009512B5">
        <w:trPr>
          <w:trHeight w:val="554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bookmarkStart w:id="11" w:name="DATA_82_1_107_11" w:colFirst="2" w:colLast="12"/>
            <w:r>
              <w:rPr>
                <w:sz w:val="18"/>
                <w:szCs w:val="18"/>
                <w:lang w:val="uk-UA"/>
              </w:rPr>
              <w:t>п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ериферичні та шкірні Т-клітинні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С84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82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47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лімфоми                                       С84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17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D307F5" w:rsidRPr="009512B5">
              <w:rPr>
                <w:sz w:val="18"/>
                <w:szCs w:val="18"/>
                <w:lang w:val="uk-UA"/>
              </w:rPr>
              <w:t>лоякісні імунопроліферативні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С88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84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1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хвороби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        С88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41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="00D307F5" w:rsidRPr="009512B5">
              <w:rPr>
                <w:sz w:val="18"/>
                <w:szCs w:val="18"/>
                <w:lang w:val="uk-UA"/>
              </w:rPr>
              <w:t>ножинна мієлома та злоякісні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         С90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86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43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плазмоклітинні новоутворення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      С90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3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л</w:t>
            </w:r>
            <w:r w:rsidR="00D307F5" w:rsidRPr="009512B5">
              <w:rPr>
                <w:sz w:val="18"/>
                <w:szCs w:val="18"/>
                <w:lang w:val="uk-UA"/>
              </w:rPr>
              <w:t>ейкози                                С91-С95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88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49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С91-С95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1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</w:t>
            </w:r>
            <w:r w:rsidR="00C1127D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лімфоїдний лейкоз</w:t>
            </w:r>
            <w:r w:rsidR="003A4DC4" w:rsidRPr="009512B5">
              <w:rPr>
                <w:sz w:val="18"/>
                <w:szCs w:val="18"/>
                <w:lang w:val="uk-UA"/>
              </w:rPr>
              <w:t>(</w:t>
            </w:r>
            <w:r w:rsidRPr="009512B5">
              <w:rPr>
                <w:sz w:val="18"/>
                <w:szCs w:val="18"/>
                <w:lang w:val="uk-UA"/>
              </w:rPr>
              <w:t>лімфолейкоз</w:t>
            </w:r>
            <w:r w:rsidR="003A4DC4" w:rsidRPr="009512B5">
              <w:rPr>
                <w:sz w:val="18"/>
                <w:szCs w:val="18"/>
                <w:lang w:val="uk-UA"/>
              </w:rPr>
              <w:t>)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  С91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90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4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 С91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10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гострий лімфобластичний </w:t>
            </w:r>
            <w:r w:rsidR="00EC6189"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>С91.0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92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9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лейкоз                                        С91.0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681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="00D307F5" w:rsidRPr="009512B5">
              <w:rPr>
                <w:sz w:val="18"/>
                <w:szCs w:val="18"/>
                <w:lang w:val="uk-UA"/>
              </w:rPr>
              <w:t>ієлоїдний лейкоз (мієлолейкоз)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С92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94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61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С92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09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гострий мієлоїдний лейкоз </w:t>
            </w:r>
            <w:r w:rsidR="00EC6189">
              <w:rPr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sz w:val="18"/>
                <w:szCs w:val="18"/>
                <w:lang w:val="uk-UA"/>
              </w:rPr>
              <w:t xml:space="preserve">С92.0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96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3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С92.0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23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оноцитарний лейкоз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С93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98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7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C93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8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Default="00EC6189" w:rsidP="00EC6189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гострий моноцитарний лейкоз</w:t>
            </w:r>
            <w:r w:rsidR="00455810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C93.0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100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49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</w:t>
            </w:r>
            <w:r w:rsidR="00EC6189">
              <w:rPr>
                <w:sz w:val="18"/>
                <w:szCs w:val="18"/>
                <w:lang w:val="uk-UA"/>
              </w:rPr>
              <w:t xml:space="preserve">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C93.0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05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  <w:r w:rsidR="00D307F5" w:rsidRPr="009512B5">
              <w:rPr>
                <w:sz w:val="18"/>
                <w:szCs w:val="18"/>
                <w:lang w:val="uk-UA"/>
              </w:rPr>
              <w:t>нший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лейкоз уточненого клітинного типу                                            </w:t>
            </w:r>
            <w:r w:rsidR="00455810" w:rsidRPr="009512B5">
              <w:rPr>
                <w:sz w:val="18"/>
                <w:szCs w:val="18"/>
                <w:lang w:val="uk-UA"/>
              </w:rPr>
              <w:t xml:space="preserve">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С94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102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13"/>
          <w:jc w:val="center"/>
        </w:trPr>
        <w:tc>
          <w:tcPr>
            <w:tcW w:w="33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</w:t>
            </w:r>
            <w:r w:rsidR="00E61E66" w:rsidRPr="009512B5">
              <w:rPr>
                <w:sz w:val="18"/>
                <w:szCs w:val="18"/>
                <w:lang w:val="uk-UA"/>
              </w:rPr>
              <w:t xml:space="preserve">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>С94   ж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103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27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 гостра е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ритремія та </w:t>
            </w:r>
            <w:r>
              <w:rPr>
                <w:sz w:val="18"/>
                <w:szCs w:val="18"/>
                <w:lang w:val="uk-UA"/>
              </w:rPr>
              <w:t>е</w:t>
            </w:r>
            <w:r w:rsidR="00D307F5" w:rsidRPr="009512B5">
              <w:rPr>
                <w:sz w:val="18"/>
                <w:szCs w:val="18"/>
                <w:lang w:val="uk-UA"/>
              </w:rPr>
              <w:t>ритролейкоз</w:t>
            </w:r>
            <w:r>
              <w:rPr>
                <w:sz w:val="18"/>
                <w:szCs w:val="18"/>
                <w:lang w:val="uk-UA"/>
              </w:rPr>
              <w:t xml:space="preserve">                            </w:t>
            </w:r>
            <w:r w:rsidR="00D307F5" w:rsidRPr="009512B5">
              <w:rPr>
                <w:sz w:val="18"/>
                <w:szCs w:val="18"/>
                <w:lang w:val="uk-UA"/>
              </w:rPr>
              <w:t>С94.0</w:t>
            </w:r>
            <w:r w:rsidR="00455810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104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7"/>
          <w:jc w:val="center"/>
        </w:trPr>
        <w:tc>
          <w:tcPr>
            <w:tcW w:w="33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С94.0   ж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3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л</w:t>
            </w:r>
            <w:r w:rsidR="00D307F5" w:rsidRPr="009512B5">
              <w:rPr>
                <w:sz w:val="18"/>
                <w:szCs w:val="18"/>
                <w:lang w:val="uk-UA"/>
              </w:rPr>
              <w:t>ейкоз неуточненого клітинного типу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С95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106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4"/>
          <w:jc w:val="center"/>
        </w:trPr>
        <w:tc>
          <w:tcPr>
            <w:tcW w:w="33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С95   ж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107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11"/>
    </w:tbl>
    <w:p w:rsidR="00D307F5" w:rsidRPr="009512B5" w:rsidRDefault="00D307F5" w:rsidP="00D307F5">
      <w:pPr>
        <w:ind w:hanging="540"/>
        <w:rPr>
          <w:lang w:val="uk-UA"/>
        </w:rPr>
      </w:pPr>
    </w:p>
    <w:p w:rsidR="00D307F5" w:rsidRPr="009512B5" w:rsidRDefault="00D307F5" w:rsidP="00370D3C">
      <w:pPr>
        <w:ind w:left="708" w:hanging="54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lang w:val="uk-UA"/>
        </w:rPr>
        <w:lastRenderedPageBreak/>
        <w:t xml:space="preserve">    </w:t>
      </w: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59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44"/>
        <w:gridCol w:w="450"/>
        <w:gridCol w:w="600"/>
        <w:gridCol w:w="600"/>
        <w:gridCol w:w="601"/>
        <w:gridCol w:w="600"/>
        <w:gridCol w:w="601"/>
        <w:gridCol w:w="600"/>
        <w:gridCol w:w="600"/>
        <w:gridCol w:w="601"/>
        <w:gridCol w:w="600"/>
        <w:gridCol w:w="601"/>
        <w:gridCol w:w="893"/>
      </w:tblGrid>
      <w:tr w:rsidR="00C31A5C" w:rsidRPr="009512B5">
        <w:trPr>
          <w:trHeight w:val="453"/>
          <w:jc w:val="center"/>
        </w:trPr>
        <w:tc>
          <w:tcPr>
            <w:tcW w:w="32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90022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C31A5C" w:rsidRPr="009512B5" w:rsidRDefault="00C31A5C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00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морфо-</w:t>
            </w:r>
          </w:p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логічно підтвер-</w:t>
            </w:r>
          </w:p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джено</w:t>
            </w:r>
          </w:p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(із гр. 1)</w:t>
            </w:r>
          </w:p>
        </w:tc>
      </w:tr>
      <w:tr w:rsidR="00C31A5C" w:rsidRPr="009512B5">
        <w:trPr>
          <w:trHeight w:val="741"/>
          <w:jc w:val="center"/>
        </w:trPr>
        <w:tc>
          <w:tcPr>
            <w:tcW w:w="324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50-54 роки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55-59 роки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60-64 роки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85 років і старші</w:t>
            </w: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C31A5C" w:rsidRPr="009512B5">
        <w:trPr>
          <w:trHeight w:val="225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19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21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22</w:t>
            </w:r>
          </w:p>
        </w:tc>
      </w:tr>
      <w:tr w:rsidR="00EC6189" w:rsidRPr="009512B5">
        <w:trPr>
          <w:trHeight w:val="554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bookmarkStart w:id="12" w:name="DATA_82_12_107_22" w:colFirst="2" w:colLast="12"/>
            <w:r>
              <w:rPr>
                <w:sz w:val="18"/>
                <w:szCs w:val="18"/>
                <w:lang w:val="uk-UA"/>
              </w:rPr>
              <w:t>п</w:t>
            </w:r>
            <w:r w:rsidRPr="009512B5">
              <w:rPr>
                <w:sz w:val="18"/>
                <w:szCs w:val="18"/>
                <w:lang w:val="uk-UA"/>
              </w:rPr>
              <w:t xml:space="preserve">ериферичні та шкірні Т-клітинні 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С84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EC6189" w:rsidRPr="009512B5">
        <w:trPr>
          <w:trHeight w:val="347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лімфоми                                       С84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517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Pr="009512B5">
              <w:rPr>
                <w:sz w:val="18"/>
                <w:szCs w:val="18"/>
                <w:lang w:val="uk-UA"/>
              </w:rPr>
              <w:t>лоякісні імунопроліферативні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С88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84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351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хвороби                                        С88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EC6189" w:rsidRPr="009512B5">
        <w:trPr>
          <w:trHeight w:val="341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Pr="009512B5">
              <w:rPr>
                <w:sz w:val="18"/>
                <w:szCs w:val="18"/>
                <w:lang w:val="uk-UA"/>
              </w:rPr>
              <w:t>ножинна мієлома та злоякісні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С90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86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EC6189" w:rsidRPr="009512B5">
        <w:trPr>
          <w:trHeight w:val="343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плазмоклітинні новоутворення 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С90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EC6189" w:rsidRPr="009512B5">
        <w:trPr>
          <w:trHeight w:val="333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л</w:t>
            </w:r>
            <w:r w:rsidRPr="009512B5">
              <w:rPr>
                <w:sz w:val="18"/>
                <w:szCs w:val="18"/>
                <w:lang w:val="uk-UA"/>
              </w:rPr>
              <w:t>ейкози                                С91-С95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88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EC6189" w:rsidRPr="009512B5">
        <w:trPr>
          <w:trHeight w:val="349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С91-С95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  <w:tr w:rsidR="00EC6189" w:rsidRPr="009512B5">
        <w:trPr>
          <w:trHeight w:val="311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</w:t>
            </w:r>
            <w:r w:rsidR="00C1127D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лімфоїдний лейкоз(лімфолейкоз)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С91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EC6189" w:rsidRPr="009512B5">
        <w:trPr>
          <w:trHeight w:val="354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С91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EC6189" w:rsidRPr="009512B5">
        <w:trPr>
          <w:trHeight w:val="510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гострий лімфобластичний </w:t>
            </w:r>
            <w:r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>С91.0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EC6189" w:rsidRPr="009512B5">
        <w:trPr>
          <w:trHeight w:val="359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лейкоз                                        С91.0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EC6189" w:rsidRPr="009512B5">
        <w:trPr>
          <w:trHeight w:val="681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Pr="009512B5">
              <w:rPr>
                <w:sz w:val="18"/>
                <w:szCs w:val="18"/>
                <w:lang w:val="uk-UA"/>
              </w:rPr>
              <w:t>ієлоїдний лейкоз (мієлолейкоз)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С92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94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EC6189" w:rsidRPr="009512B5">
        <w:trPr>
          <w:trHeight w:val="361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С92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EC6189" w:rsidRPr="009512B5">
        <w:trPr>
          <w:trHeight w:val="309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гострий мієлоїдний лейкоз </w:t>
            </w:r>
            <w:r>
              <w:rPr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sz w:val="18"/>
                <w:szCs w:val="18"/>
                <w:lang w:val="uk-UA"/>
              </w:rPr>
              <w:t>С92.0 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96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EC6189" w:rsidRPr="009512B5">
        <w:trPr>
          <w:trHeight w:val="353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С92.0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EC6189" w:rsidRPr="009512B5">
        <w:trPr>
          <w:trHeight w:val="523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Pr="009512B5">
              <w:rPr>
                <w:sz w:val="18"/>
                <w:szCs w:val="18"/>
                <w:lang w:val="uk-UA"/>
              </w:rPr>
              <w:t>оноцитарний лейкоз                С93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98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357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C93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318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гострий моноцитарний лейкоз C93.0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349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C93.0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505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  <w:r w:rsidRPr="009512B5">
              <w:rPr>
                <w:sz w:val="18"/>
                <w:szCs w:val="18"/>
                <w:lang w:val="uk-UA"/>
              </w:rPr>
              <w:t>нший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лейкоз уточненого клітинного типу                                              С94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EC6189" w:rsidRPr="009512B5">
        <w:trPr>
          <w:trHeight w:val="513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С94   ж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EC6189" w:rsidRPr="009512B5">
        <w:trPr>
          <w:trHeight w:val="327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 гостра е</w:t>
            </w:r>
            <w:r w:rsidRPr="009512B5">
              <w:rPr>
                <w:sz w:val="18"/>
                <w:szCs w:val="18"/>
                <w:lang w:val="uk-UA"/>
              </w:rPr>
              <w:t xml:space="preserve">ритремія та </w:t>
            </w:r>
            <w:r>
              <w:rPr>
                <w:sz w:val="18"/>
                <w:szCs w:val="18"/>
                <w:lang w:val="uk-UA"/>
              </w:rPr>
              <w:t>е</w:t>
            </w:r>
            <w:r w:rsidRPr="009512B5">
              <w:rPr>
                <w:sz w:val="18"/>
                <w:szCs w:val="18"/>
                <w:lang w:val="uk-UA"/>
              </w:rPr>
              <w:t>ритролейкоз</w:t>
            </w:r>
            <w:r>
              <w:rPr>
                <w:sz w:val="18"/>
                <w:szCs w:val="18"/>
                <w:lang w:val="uk-UA"/>
              </w:rPr>
              <w:t xml:space="preserve">                            </w:t>
            </w:r>
            <w:r w:rsidRPr="009512B5">
              <w:rPr>
                <w:sz w:val="18"/>
                <w:szCs w:val="18"/>
                <w:lang w:val="uk-UA"/>
              </w:rPr>
              <w:t>С94.0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104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337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С94.0   ж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333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л</w:t>
            </w:r>
            <w:r w:rsidRPr="009512B5">
              <w:rPr>
                <w:sz w:val="18"/>
                <w:szCs w:val="18"/>
                <w:lang w:val="uk-UA"/>
              </w:rPr>
              <w:t>ейкоз неуточненого клітинного типу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С95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106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314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С95   ж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12"/>
    </w:tbl>
    <w:p w:rsidR="00D307F5" w:rsidRPr="009512B5" w:rsidRDefault="00D307F5" w:rsidP="00370D3C">
      <w:pPr>
        <w:ind w:firstLine="18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 xml:space="preserve"> Таблиця 1000</w:t>
      </w:r>
    </w:p>
    <w:tbl>
      <w:tblPr>
        <w:tblW w:w="986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92"/>
        <w:gridCol w:w="516"/>
        <w:gridCol w:w="1247"/>
        <w:gridCol w:w="801"/>
        <w:gridCol w:w="802"/>
        <w:gridCol w:w="801"/>
        <w:gridCol w:w="802"/>
        <w:gridCol w:w="801"/>
        <w:gridCol w:w="802"/>
      </w:tblGrid>
      <w:tr w:rsidR="00D307F5" w:rsidRPr="009512B5">
        <w:trPr>
          <w:cantSplit/>
          <w:trHeight w:val="480"/>
          <w:jc w:val="center"/>
        </w:trPr>
        <w:tc>
          <w:tcPr>
            <w:tcW w:w="32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51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</w:t>
            </w:r>
            <w:r w:rsidR="00BC527C" w:rsidRPr="009512B5">
              <w:rPr>
                <w:b/>
                <w:sz w:val="16"/>
                <w:szCs w:val="16"/>
                <w:lang w:val="uk-UA"/>
              </w:rPr>
              <w:t>о</w:t>
            </w:r>
            <w:r w:rsidRPr="009512B5">
              <w:rPr>
                <w:b/>
                <w:sz w:val="16"/>
                <w:szCs w:val="16"/>
                <w:lang w:val="uk-UA"/>
              </w:rPr>
              <w:t>мер рядка</w:t>
            </w:r>
          </w:p>
        </w:tc>
        <w:tc>
          <w:tcPr>
            <w:tcW w:w="12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Усього зареєстровано за</w:t>
            </w:r>
            <w:r w:rsidR="00BC527C" w:rsidRPr="009512B5">
              <w:rPr>
                <w:b/>
                <w:sz w:val="16"/>
                <w:szCs w:val="16"/>
                <w:lang w:val="uk-UA"/>
              </w:rPr>
              <w:t>х</w:t>
            </w:r>
            <w:r w:rsidRPr="009512B5">
              <w:rPr>
                <w:b/>
                <w:sz w:val="16"/>
                <w:szCs w:val="16"/>
                <w:lang w:val="uk-UA"/>
              </w:rPr>
              <w:t>ворювань</w:t>
            </w:r>
          </w:p>
        </w:tc>
        <w:tc>
          <w:tcPr>
            <w:tcW w:w="480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D307F5" w:rsidRPr="009512B5">
        <w:trPr>
          <w:cantSplit/>
          <w:trHeight w:val="901"/>
          <w:jc w:val="center"/>
        </w:trPr>
        <w:tc>
          <w:tcPr>
            <w:tcW w:w="329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1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4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63183A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д</w:t>
            </w:r>
            <w:r w:rsidR="00D307F5" w:rsidRPr="009512B5">
              <w:rPr>
                <w:b/>
                <w:sz w:val="16"/>
                <w:szCs w:val="16"/>
                <w:lang w:val="uk-UA"/>
              </w:rPr>
              <w:t>о 1 року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1-4 роки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5-9 років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10-14 років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15-19 років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83A" w:rsidRDefault="0063183A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</w:t>
            </w:r>
            <w:r w:rsidR="00D307F5" w:rsidRPr="009512B5">
              <w:rPr>
                <w:b/>
                <w:sz w:val="16"/>
                <w:szCs w:val="16"/>
                <w:lang w:val="uk-UA"/>
              </w:rPr>
              <w:t xml:space="preserve"> них 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</w:tr>
      <w:tr w:rsidR="00D307F5" w:rsidRPr="009512B5">
        <w:trPr>
          <w:trHeight w:val="225"/>
          <w:jc w:val="center"/>
        </w:trPr>
        <w:tc>
          <w:tcPr>
            <w:tcW w:w="32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</w:t>
            </w:r>
          </w:p>
        </w:tc>
      </w:tr>
      <w:tr w:rsidR="00D307F5" w:rsidRPr="009512B5">
        <w:trPr>
          <w:trHeight w:val="538"/>
          <w:jc w:val="center"/>
        </w:trPr>
        <w:tc>
          <w:tcPr>
            <w:tcW w:w="32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bookmarkStart w:id="13" w:name="DATA_108_1_113_7" w:colFirst="2" w:colLast="8"/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 xml:space="preserve">: </w:t>
            </w:r>
            <w:r w:rsidR="00D307F5" w:rsidRPr="009512B5">
              <w:rPr>
                <w:sz w:val="18"/>
                <w:szCs w:val="18"/>
                <w:lang w:val="uk-UA"/>
              </w:rPr>
              <w:t>гострий лейкоз неуточненого клітин</w:t>
            </w:r>
            <w:r w:rsidR="00EA03EA">
              <w:rPr>
                <w:sz w:val="18"/>
                <w:szCs w:val="18"/>
                <w:lang w:val="uk-UA"/>
              </w:rPr>
              <w:t>ного</w:t>
            </w:r>
            <w:r w:rsidR="00BC527C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типу С95.0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ч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108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24"/>
          <w:jc w:val="center"/>
        </w:trPr>
        <w:tc>
          <w:tcPr>
            <w:tcW w:w="32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 </w:t>
            </w:r>
            <w:r w:rsidR="0063183A">
              <w:rPr>
                <w:sz w:val="18"/>
                <w:szCs w:val="18"/>
                <w:lang w:val="uk-UA"/>
              </w:rPr>
              <w:t xml:space="preserve">  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C86A30">
              <w:rPr>
                <w:sz w:val="18"/>
                <w:szCs w:val="18"/>
                <w:lang w:val="uk-UA"/>
              </w:rPr>
              <w:t xml:space="preserve">    </w:t>
            </w:r>
            <w:r w:rsidR="00EC6189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>С95.0   ж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498"/>
          <w:jc w:val="center"/>
        </w:trPr>
        <w:tc>
          <w:tcPr>
            <w:tcW w:w="32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інші та неуточнені злоякісні новоутв</w:t>
            </w:r>
            <w:r w:rsidR="00BC527C" w:rsidRPr="009512B5">
              <w:rPr>
                <w:sz w:val="18"/>
                <w:szCs w:val="18"/>
                <w:lang w:val="uk-UA"/>
              </w:rPr>
              <w:t>орення</w:t>
            </w:r>
            <w:r w:rsidRPr="009512B5">
              <w:rPr>
                <w:sz w:val="18"/>
                <w:szCs w:val="18"/>
                <w:lang w:val="uk-UA"/>
              </w:rPr>
              <w:t xml:space="preserve">              </w:t>
            </w:r>
            <w:r w:rsidR="00C86A30">
              <w:rPr>
                <w:sz w:val="18"/>
                <w:szCs w:val="18"/>
                <w:lang w:val="uk-UA"/>
              </w:rPr>
              <w:t xml:space="preserve">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С96    ч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110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720"/>
          <w:jc w:val="center"/>
        </w:trPr>
        <w:tc>
          <w:tcPr>
            <w:tcW w:w="32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лімфоїдної,</w:t>
            </w:r>
            <w:r w:rsidR="00BC527C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кровотворної та спорідненої тканини    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sz w:val="18"/>
                <w:szCs w:val="18"/>
                <w:lang w:val="uk-UA"/>
              </w:rPr>
              <w:t xml:space="preserve">  С96   ж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693"/>
          <w:jc w:val="center"/>
        </w:trPr>
        <w:tc>
          <w:tcPr>
            <w:tcW w:w="32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злоякісні новоутворення інших </w:t>
            </w:r>
            <w:r w:rsidR="00BC527C" w:rsidRPr="009512B5">
              <w:rPr>
                <w:b/>
                <w:sz w:val="18"/>
                <w:szCs w:val="18"/>
                <w:lang w:val="uk-UA"/>
              </w:rPr>
              <w:t>локалізацій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D307F5" w:rsidP="0090022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С45.1-9</w:t>
            </w:r>
            <w:r w:rsidR="00900226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>ч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112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8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45"/>
          <w:jc w:val="center"/>
        </w:trPr>
        <w:tc>
          <w:tcPr>
            <w:tcW w:w="32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A03EA" w:rsidRDefault="00EA03EA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С45.1-9</w:t>
            </w:r>
            <w:r w:rsidR="00D307F5" w:rsidRPr="00EA03EA">
              <w:rPr>
                <w:b/>
                <w:sz w:val="18"/>
                <w:szCs w:val="18"/>
                <w:lang w:val="uk-UA"/>
              </w:rPr>
              <w:t>,</w:t>
            </w:r>
            <w:r w:rsidRPr="00EA03EA">
              <w:rPr>
                <w:sz w:val="18"/>
                <w:szCs w:val="18"/>
              </w:rPr>
              <w:t xml:space="preserve"> </w:t>
            </w:r>
            <w:r w:rsidRPr="00EA03EA">
              <w:rPr>
                <w:b/>
                <w:sz w:val="18"/>
                <w:szCs w:val="18"/>
              </w:rPr>
              <w:t>C46.3,7-9, С47,</w:t>
            </w:r>
            <w:r w:rsidRPr="00EA03EA">
              <w:rPr>
                <w:b/>
                <w:color w:val="FF0000"/>
                <w:sz w:val="18"/>
                <w:szCs w:val="18"/>
                <w:lang w:val="uk-UA"/>
              </w:rPr>
              <w:t xml:space="preserve"> </w:t>
            </w:r>
            <w:r w:rsidR="00D307F5" w:rsidRPr="00EA03EA">
              <w:rPr>
                <w:b/>
                <w:sz w:val="18"/>
                <w:szCs w:val="18"/>
                <w:lang w:val="uk-UA"/>
              </w:rPr>
              <w:t>С48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,</w:t>
            </w:r>
          </w:p>
          <w:p w:rsidR="00D307F5" w:rsidRPr="009512B5" w:rsidRDefault="00EA03EA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                                  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С7</w:t>
            </w:r>
            <w:r>
              <w:rPr>
                <w:b/>
                <w:sz w:val="18"/>
                <w:szCs w:val="18"/>
                <w:lang w:val="uk-UA"/>
              </w:rPr>
              <w:t>6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-С80  ж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B9707A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bookmarkEnd w:id="13"/>
    </w:tbl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370D3C">
      <w:pPr>
        <w:ind w:firstLine="708"/>
        <w:outlineLvl w:val="0"/>
        <w:rPr>
          <w:b/>
          <w:sz w:val="24"/>
          <w:szCs w:val="24"/>
          <w:lang w:val="uk-UA"/>
        </w:rPr>
      </w:pPr>
      <w:r w:rsidRPr="009512B5">
        <w:rPr>
          <w:b/>
          <w:sz w:val="24"/>
          <w:szCs w:val="24"/>
          <w:lang w:val="uk-UA"/>
        </w:rPr>
        <w:t xml:space="preserve">  Таблиця 1000</w:t>
      </w:r>
    </w:p>
    <w:tbl>
      <w:tblPr>
        <w:tblW w:w="979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42"/>
        <w:gridCol w:w="540"/>
        <w:gridCol w:w="859"/>
        <w:gridCol w:w="860"/>
        <w:gridCol w:w="859"/>
        <w:gridCol w:w="860"/>
        <w:gridCol w:w="859"/>
        <w:gridCol w:w="860"/>
        <w:gridCol w:w="860"/>
      </w:tblGrid>
      <w:tr w:rsidR="00C86A30" w:rsidRPr="009512B5">
        <w:trPr>
          <w:cantSplit/>
          <w:trHeight w:val="543"/>
          <w:jc w:val="center"/>
        </w:trPr>
        <w:tc>
          <w:tcPr>
            <w:tcW w:w="32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86A30" w:rsidRPr="009512B5" w:rsidRDefault="00C86A30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86A30" w:rsidRPr="009512B5" w:rsidRDefault="00C86A30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01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C86A30" w:rsidRPr="009512B5">
        <w:trPr>
          <w:cantSplit/>
          <w:trHeight w:val="558"/>
          <w:jc w:val="center"/>
        </w:trPr>
        <w:tc>
          <w:tcPr>
            <w:tcW w:w="32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86A30" w:rsidRPr="009512B5" w:rsidRDefault="00C86A30" w:rsidP="008D0F82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86A30" w:rsidRPr="009512B5" w:rsidRDefault="00C86A30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35-39 років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50-54 роки</w:t>
            </w:r>
          </w:p>
        </w:tc>
      </w:tr>
      <w:tr w:rsidR="00C31A5C" w:rsidRPr="009512B5">
        <w:trPr>
          <w:trHeight w:val="225"/>
          <w:jc w:val="center"/>
        </w:trPr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12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14</w:t>
            </w:r>
          </w:p>
        </w:tc>
      </w:tr>
      <w:tr w:rsidR="009126A3" w:rsidRPr="009512B5">
        <w:trPr>
          <w:trHeight w:val="582"/>
          <w:jc w:val="center"/>
        </w:trPr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bookmarkStart w:id="14" w:name="DATA_108_8_113_14" w:colFirst="2" w:colLast="8"/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 xml:space="preserve">: </w:t>
            </w:r>
            <w:r w:rsidRPr="009512B5">
              <w:rPr>
                <w:sz w:val="18"/>
                <w:szCs w:val="18"/>
                <w:lang w:val="uk-UA"/>
              </w:rPr>
              <w:t>гострий лейкоз неуточненого клітин</w:t>
            </w:r>
            <w:r>
              <w:rPr>
                <w:sz w:val="18"/>
                <w:szCs w:val="18"/>
                <w:lang w:val="uk-UA"/>
              </w:rPr>
              <w:t>ного</w:t>
            </w:r>
            <w:r w:rsidRPr="009512B5">
              <w:rPr>
                <w:sz w:val="18"/>
                <w:szCs w:val="18"/>
                <w:lang w:val="uk-UA"/>
              </w:rPr>
              <w:t xml:space="preserve"> типу С95.0  ч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108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347"/>
          <w:jc w:val="center"/>
        </w:trPr>
        <w:tc>
          <w:tcPr>
            <w:tcW w:w="3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>С95.0   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503"/>
          <w:jc w:val="center"/>
        </w:trPr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інші та неуточнені злоякісні новоутворення              </w:t>
            </w:r>
            <w:r>
              <w:rPr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sz w:val="18"/>
                <w:szCs w:val="18"/>
                <w:lang w:val="uk-UA"/>
              </w:rPr>
              <w:t xml:space="preserve"> С96    ч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724"/>
          <w:jc w:val="center"/>
        </w:trPr>
        <w:tc>
          <w:tcPr>
            <w:tcW w:w="3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лімфоїдної, кровотворної та спорідненої тканини     </w:t>
            </w:r>
          </w:p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sz w:val="18"/>
                <w:szCs w:val="18"/>
                <w:lang w:val="uk-UA"/>
              </w:rPr>
              <w:t xml:space="preserve">  С96   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682"/>
          <w:jc w:val="center"/>
        </w:trPr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злоякісні новоутворення інших локалізацій </w:t>
            </w:r>
          </w:p>
          <w:p w:rsidR="009126A3" w:rsidRPr="009512B5" w:rsidRDefault="009126A3" w:rsidP="0090022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С45.1-9</w:t>
            </w:r>
            <w:r w:rsidR="00900226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>ч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112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126A3" w:rsidRPr="009512B5">
        <w:trPr>
          <w:trHeight w:val="349"/>
          <w:jc w:val="center"/>
        </w:trPr>
        <w:tc>
          <w:tcPr>
            <w:tcW w:w="3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</w:t>
            </w:r>
            <w:r w:rsidRPr="009512B5">
              <w:rPr>
                <w:b/>
                <w:sz w:val="18"/>
                <w:szCs w:val="18"/>
                <w:lang w:val="uk-UA"/>
              </w:rPr>
              <w:t>С45.1-9</w:t>
            </w:r>
            <w:r w:rsidRPr="00EA03EA">
              <w:rPr>
                <w:b/>
                <w:sz w:val="18"/>
                <w:szCs w:val="18"/>
                <w:lang w:val="uk-UA"/>
              </w:rPr>
              <w:t>,</w:t>
            </w:r>
            <w:r w:rsidRPr="00EA03EA">
              <w:rPr>
                <w:sz w:val="18"/>
                <w:szCs w:val="18"/>
              </w:rPr>
              <w:t xml:space="preserve"> </w:t>
            </w:r>
            <w:r w:rsidRPr="00EA03EA">
              <w:rPr>
                <w:b/>
                <w:sz w:val="18"/>
                <w:szCs w:val="18"/>
              </w:rPr>
              <w:t>C46.3,7-9, С47,</w:t>
            </w:r>
            <w:r w:rsidRPr="00EA03EA">
              <w:rPr>
                <w:b/>
                <w:color w:val="FF0000"/>
                <w:sz w:val="18"/>
                <w:szCs w:val="18"/>
                <w:lang w:val="uk-UA"/>
              </w:rPr>
              <w:t xml:space="preserve"> </w:t>
            </w:r>
            <w:r w:rsidRPr="00EA03EA">
              <w:rPr>
                <w:b/>
                <w:sz w:val="18"/>
                <w:szCs w:val="18"/>
                <w:lang w:val="uk-UA"/>
              </w:rPr>
              <w:t>С48</w:t>
            </w:r>
            <w:r w:rsidRPr="009512B5">
              <w:rPr>
                <w:b/>
                <w:sz w:val="18"/>
                <w:szCs w:val="18"/>
                <w:lang w:val="uk-UA"/>
              </w:rPr>
              <w:t>,</w:t>
            </w:r>
          </w:p>
          <w:p w:rsidR="009126A3" w:rsidRPr="009512B5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                                  </w:t>
            </w:r>
            <w:r w:rsidRPr="009512B5">
              <w:rPr>
                <w:b/>
                <w:sz w:val="18"/>
                <w:szCs w:val="18"/>
                <w:lang w:val="uk-UA"/>
              </w:rPr>
              <w:t>С7</w:t>
            </w:r>
            <w:r>
              <w:rPr>
                <w:b/>
                <w:sz w:val="18"/>
                <w:szCs w:val="18"/>
                <w:lang w:val="uk-UA"/>
              </w:rPr>
              <w:t>6</w:t>
            </w:r>
            <w:r w:rsidRPr="009512B5">
              <w:rPr>
                <w:b/>
                <w:sz w:val="18"/>
                <w:szCs w:val="18"/>
                <w:lang w:val="uk-UA"/>
              </w:rPr>
              <w:t>-С80  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14"/>
    </w:tbl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370D3C">
      <w:pPr>
        <w:ind w:left="-18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>Таблиця 1000</w:t>
      </w:r>
    </w:p>
    <w:tbl>
      <w:tblPr>
        <w:tblW w:w="988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83"/>
        <w:gridCol w:w="580"/>
        <w:gridCol w:w="807"/>
        <w:gridCol w:w="808"/>
        <w:gridCol w:w="807"/>
        <w:gridCol w:w="808"/>
        <w:gridCol w:w="807"/>
        <w:gridCol w:w="808"/>
        <w:gridCol w:w="808"/>
        <w:gridCol w:w="971"/>
      </w:tblGrid>
      <w:tr w:rsidR="005D6856" w:rsidRPr="009512B5">
        <w:trPr>
          <w:cantSplit/>
          <w:trHeight w:val="323"/>
          <w:jc w:val="center"/>
        </w:trPr>
        <w:tc>
          <w:tcPr>
            <w:tcW w:w="26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D6856" w:rsidRPr="009512B5" w:rsidRDefault="005D6856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5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D6856" w:rsidRPr="009512B5" w:rsidRDefault="005D6856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565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  <w:tc>
          <w:tcPr>
            <w:tcW w:w="97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морфо-</w:t>
            </w:r>
          </w:p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логічно підтвер-</w:t>
            </w:r>
          </w:p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джено</w:t>
            </w:r>
          </w:p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(із гр. 1)</w:t>
            </w:r>
          </w:p>
        </w:tc>
      </w:tr>
      <w:tr w:rsidR="005D6856" w:rsidRPr="009512B5">
        <w:trPr>
          <w:cantSplit/>
          <w:trHeight w:val="729"/>
          <w:jc w:val="center"/>
        </w:trPr>
        <w:tc>
          <w:tcPr>
            <w:tcW w:w="26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D6856" w:rsidRPr="009512B5" w:rsidRDefault="005D6856" w:rsidP="008D0F82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D6856" w:rsidRPr="009512B5" w:rsidRDefault="005D6856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55-59 років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60-64 роки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85 років і старші</w:t>
            </w: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C31A5C" w:rsidRPr="009512B5">
        <w:trPr>
          <w:trHeight w:val="148"/>
          <w:jc w:val="center"/>
        </w:trPr>
        <w:tc>
          <w:tcPr>
            <w:tcW w:w="2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15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16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17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18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19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21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22</w:t>
            </w:r>
          </w:p>
        </w:tc>
      </w:tr>
      <w:tr w:rsidR="009126A3" w:rsidRPr="009512B5">
        <w:trPr>
          <w:trHeight w:val="501"/>
          <w:jc w:val="center"/>
        </w:trPr>
        <w:tc>
          <w:tcPr>
            <w:tcW w:w="2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Default="009126A3" w:rsidP="00C252F6">
            <w:pPr>
              <w:rPr>
                <w:sz w:val="18"/>
                <w:szCs w:val="18"/>
                <w:lang w:val="uk-UA"/>
              </w:rPr>
            </w:pPr>
            <w:bookmarkStart w:id="15" w:name="DATA_108_15_113_22" w:colFirst="2" w:colLast="9"/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 xml:space="preserve">: </w:t>
            </w:r>
            <w:r w:rsidRPr="009512B5">
              <w:rPr>
                <w:sz w:val="18"/>
                <w:szCs w:val="18"/>
                <w:lang w:val="uk-UA"/>
              </w:rPr>
              <w:t>гострий лейкоз неуточненого клітин</w:t>
            </w:r>
            <w:r>
              <w:rPr>
                <w:sz w:val="18"/>
                <w:szCs w:val="18"/>
                <w:lang w:val="uk-UA"/>
              </w:rPr>
              <w:t>ного</w:t>
            </w:r>
            <w:r w:rsidRPr="009512B5">
              <w:rPr>
                <w:sz w:val="18"/>
                <w:szCs w:val="18"/>
                <w:lang w:val="uk-UA"/>
              </w:rPr>
              <w:t xml:space="preserve"> типу 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</w:t>
            </w:r>
            <w:r w:rsidRPr="009512B5">
              <w:rPr>
                <w:sz w:val="18"/>
                <w:szCs w:val="18"/>
                <w:lang w:val="uk-UA"/>
              </w:rPr>
              <w:t>С95.0  ч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108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363"/>
          <w:jc w:val="center"/>
        </w:trPr>
        <w:tc>
          <w:tcPr>
            <w:tcW w:w="2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>С95.0   ж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684"/>
          <w:jc w:val="center"/>
        </w:trPr>
        <w:tc>
          <w:tcPr>
            <w:tcW w:w="2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інші та неуточнені злоякісні новоутворення    </w:t>
            </w:r>
            <w:r>
              <w:rPr>
                <w:sz w:val="18"/>
                <w:szCs w:val="18"/>
                <w:lang w:val="uk-UA"/>
              </w:rPr>
              <w:t xml:space="preserve"> 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С96    ч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225"/>
          <w:jc w:val="center"/>
        </w:trPr>
        <w:tc>
          <w:tcPr>
            <w:tcW w:w="2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лімфоїдної, кровотворної та спорідненої тканини  </w:t>
            </w:r>
            <w:r>
              <w:rPr>
                <w:sz w:val="18"/>
                <w:szCs w:val="18"/>
                <w:lang w:val="uk-UA"/>
              </w:rPr>
              <w:t xml:space="preserve">   </w:t>
            </w:r>
            <w:r w:rsidRPr="009512B5">
              <w:rPr>
                <w:sz w:val="18"/>
                <w:szCs w:val="18"/>
                <w:lang w:val="uk-UA"/>
              </w:rPr>
              <w:t>С96   ж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699"/>
          <w:jc w:val="center"/>
        </w:trPr>
        <w:tc>
          <w:tcPr>
            <w:tcW w:w="2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злоякісні новоутворення інших локалізацій </w:t>
            </w:r>
          </w:p>
          <w:p w:rsidR="009126A3" w:rsidRPr="009512B5" w:rsidRDefault="009126A3" w:rsidP="0090022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                       </w:t>
            </w:r>
            <w:r w:rsidRPr="009512B5">
              <w:rPr>
                <w:b/>
                <w:sz w:val="18"/>
                <w:szCs w:val="18"/>
                <w:lang w:val="uk-UA"/>
              </w:rPr>
              <w:t>С45.1-9</w:t>
            </w:r>
            <w:r w:rsidR="00900226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>ч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112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9126A3" w:rsidRPr="009512B5">
        <w:trPr>
          <w:trHeight w:val="349"/>
          <w:jc w:val="center"/>
        </w:trPr>
        <w:tc>
          <w:tcPr>
            <w:tcW w:w="2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С45.1-9</w:t>
            </w:r>
            <w:r w:rsidRPr="00EA03EA">
              <w:rPr>
                <w:b/>
                <w:sz w:val="18"/>
                <w:szCs w:val="18"/>
                <w:lang w:val="uk-UA"/>
              </w:rPr>
              <w:t>,</w:t>
            </w:r>
            <w:r w:rsidRPr="00EA03EA">
              <w:rPr>
                <w:sz w:val="18"/>
                <w:szCs w:val="18"/>
              </w:rPr>
              <w:t xml:space="preserve"> </w:t>
            </w:r>
            <w:r w:rsidRPr="00EA03EA">
              <w:rPr>
                <w:b/>
                <w:sz w:val="18"/>
                <w:szCs w:val="18"/>
              </w:rPr>
              <w:t>C46.3,7-9, С47,</w:t>
            </w:r>
            <w:r w:rsidRPr="00EA03EA">
              <w:rPr>
                <w:b/>
                <w:color w:val="FF0000"/>
                <w:sz w:val="18"/>
                <w:szCs w:val="18"/>
                <w:lang w:val="uk-UA"/>
              </w:rPr>
              <w:t xml:space="preserve"> </w:t>
            </w:r>
            <w:r w:rsidRPr="00EA03EA">
              <w:rPr>
                <w:b/>
                <w:sz w:val="18"/>
                <w:szCs w:val="18"/>
                <w:lang w:val="uk-UA"/>
              </w:rPr>
              <w:t>С48</w:t>
            </w:r>
            <w:r w:rsidRPr="009512B5">
              <w:rPr>
                <w:b/>
                <w:sz w:val="18"/>
                <w:szCs w:val="18"/>
                <w:lang w:val="uk-UA"/>
              </w:rPr>
              <w:t>,</w:t>
            </w:r>
          </w:p>
          <w:p w:rsidR="009126A3" w:rsidRPr="009512B5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 w:rsidRPr="009512B5">
              <w:rPr>
                <w:b/>
                <w:sz w:val="18"/>
                <w:szCs w:val="18"/>
                <w:lang w:val="uk-UA"/>
              </w:rPr>
              <w:t>С7</w:t>
            </w:r>
            <w:r>
              <w:rPr>
                <w:b/>
                <w:sz w:val="18"/>
                <w:szCs w:val="18"/>
                <w:lang w:val="uk-UA"/>
              </w:rPr>
              <w:t>6</w:t>
            </w:r>
            <w:r w:rsidRPr="009512B5">
              <w:rPr>
                <w:b/>
                <w:sz w:val="18"/>
                <w:szCs w:val="18"/>
                <w:lang w:val="uk-UA"/>
              </w:rPr>
              <w:t>-С80  ж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B9707A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bookmarkEnd w:id="15"/>
    </w:tbl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370D3C">
      <w:pPr>
        <w:pStyle w:val="a3"/>
        <w:outlineLvl w:val="0"/>
        <w:rPr>
          <w:rFonts w:ascii="Times New Roman" w:hAnsi="Times New Roman"/>
          <w:b/>
          <w:sz w:val="22"/>
          <w:szCs w:val="22"/>
          <w:lang w:val="uk-UA"/>
        </w:rPr>
      </w:pPr>
      <w:r w:rsidRPr="009512B5">
        <w:rPr>
          <w:rFonts w:ascii="Times New Roman" w:hAnsi="Times New Roman"/>
          <w:b/>
          <w:sz w:val="22"/>
          <w:szCs w:val="22"/>
          <w:lang w:val="uk-UA"/>
        </w:rPr>
        <w:t>Таблиця 1001</w:t>
      </w:r>
    </w:p>
    <w:tbl>
      <w:tblPr>
        <w:tblW w:w="99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8"/>
        <w:gridCol w:w="669"/>
        <w:gridCol w:w="1015"/>
        <w:gridCol w:w="1016"/>
        <w:gridCol w:w="1157"/>
        <w:gridCol w:w="1157"/>
        <w:gridCol w:w="1157"/>
        <w:gridCol w:w="1158"/>
      </w:tblGrid>
      <w:tr w:rsidR="00D307F5" w:rsidRPr="009512B5">
        <w:trPr>
          <w:cantSplit/>
          <w:trHeight w:val="353"/>
        </w:trPr>
        <w:tc>
          <w:tcPr>
            <w:tcW w:w="262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669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203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Серед  мешканців села</w:t>
            </w:r>
          </w:p>
        </w:tc>
        <w:tc>
          <w:tcPr>
            <w:tcW w:w="11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Первинно- множинні пухлини</w:t>
            </w:r>
          </w:p>
        </w:tc>
        <w:tc>
          <w:tcPr>
            <w:tcW w:w="11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У тому числі виникли синхронно</w:t>
            </w:r>
          </w:p>
        </w:tc>
        <w:tc>
          <w:tcPr>
            <w:tcW w:w="11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D0F82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Виявлено карциноми</w:t>
            </w:r>
          </w:p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 xml:space="preserve"> in situ</w:t>
            </w:r>
          </w:p>
        </w:tc>
        <w:tc>
          <w:tcPr>
            <w:tcW w:w="1158" w:type="dxa"/>
            <w:vMerge w:val="restart"/>
            <w:tcBorders>
              <w:lef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У тому числі шийки матки</w:t>
            </w:r>
          </w:p>
        </w:tc>
      </w:tr>
      <w:tr w:rsidR="00D307F5" w:rsidRPr="009512B5">
        <w:trPr>
          <w:cantSplit/>
          <w:trHeight w:val="343"/>
        </w:trPr>
        <w:tc>
          <w:tcPr>
            <w:tcW w:w="262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</w:pPr>
          </w:p>
        </w:tc>
        <w:tc>
          <w:tcPr>
            <w:tcW w:w="6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  <w:tc>
          <w:tcPr>
            <w:tcW w:w="10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10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у жінок</w:t>
            </w:r>
          </w:p>
        </w:tc>
        <w:tc>
          <w:tcPr>
            <w:tcW w:w="11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  <w:tc>
          <w:tcPr>
            <w:tcW w:w="11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  <w:tc>
          <w:tcPr>
            <w:tcW w:w="11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</w:tr>
      <w:tr w:rsidR="00D307F5" w:rsidRPr="009512B5">
        <w:tc>
          <w:tcPr>
            <w:tcW w:w="26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  <w:t>А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Б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10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6</w:t>
            </w:r>
          </w:p>
        </w:tc>
      </w:tr>
      <w:tr w:rsidR="00D307F5" w:rsidRPr="009512B5">
        <w:trPr>
          <w:trHeight w:val="1161"/>
        </w:trPr>
        <w:tc>
          <w:tcPr>
            <w:tcW w:w="26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bookmarkStart w:id="16" w:name="PODT" w:colFirst="2" w:colLast="7"/>
            <w:r w:rsidRPr="009512B5"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Із загальної кількості зареєстрованих випадків захворювань (рядки 1 і 2,  графа  1, таблиця 1000)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 w:rsidRPr="009512B5"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1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B9707A" w:rsidP="005F4129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0</w:t>
            </w:r>
          </w:p>
        </w:tc>
        <w:tc>
          <w:tcPr>
            <w:tcW w:w="10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B9707A" w:rsidP="005F4129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1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B9707A" w:rsidP="005F4129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81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B9707A" w:rsidP="005F4129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28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B9707A" w:rsidP="005F4129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6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307F5" w:rsidRPr="009512B5" w:rsidRDefault="00B9707A" w:rsidP="005F4129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1</w:t>
            </w:r>
          </w:p>
        </w:tc>
      </w:tr>
      <w:bookmarkEnd w:id="16"/>
    </w:tbl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680254" w:rsidP="00D307F5">
      <w:pPr>
        <w:pStyle w:val="a3"/>
        <w:jc w:val="both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4503420</wp:posOffset>
                </wp:positionH>
                <wp:positionV relativeFrom="paragraph">
                  <wp:posOffset>165735</wp:posOffset>
                </wp:positionV>
                <wp:extent cx="1714500" cy="0"/>
                <wp:effectExtent l="7620" t="13335" r="11430" b="571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C787C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4.6pt,13.05pt" to="489.6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Hu+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eOtMbV0BApXY21EbP6sVsNf3ukNJVS9SBR4avFwNpWchI3qSEjTOAv+8/awYx5Oh1bNO5&#10;sV2AhAagc1TjcleDnz2icJg9Zfk0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9525" t="6985" r="8890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6BC86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kk7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BS2&#10;STs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>Дата</w:t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ab/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ab/>
      </w:r>
      <w:bookmarkStart w:id="17" w:name="CDATE"/>
      <w:bookmarkEnd w:id="17"/>
      <w:r w:rsidR="00B9707A">
        <w:rPr>
          <w:rFonts w:ascii="Times New Roman" w:hAnsi="Times New Roman"/>
          <w:sz w:val="24"/>
          <w:szCs w:val="24"/>
          <w:lang w:val="uk-UA"/>
        </w:rPr>
        <w:t>04/02/2023</w:t>
      </w:r>
      <w:r w:rsidR="00D307F5" w:rsidRPr="009512B5">
        <w:rPr>
          <w:rFonts w:ascii="Times New Roman" w:hAnsi="Times New Roman"/>
          <w:lang w:val="uk-UA"/>
        </w:rPr>
        <w:tab/>
      </w:r>
      <w:r w:rsidR="00D307F5" w:rsidRPr="009512B5">
        <w:rPr>
          <w:rFonts w:ascii="Times New Roman" w:hAnsi="Times New Roman"/>
          <w:lang w:val="uk-UA"/>
        </w:rPr>
        <w:tab/>
      </w:r>
      <w:r w:rsidR="00D307F5" w:rsidRPr="009512B5">
        <w:rPr>
          <w:rFonts w:ascii="Times New Roman" w:hAnsi="Times New Roman"/>
          <w:lang w:val="uk-UA"/>
        </w:rPr>
        <w:tab/>
      </w:r>
      <w:r w:rsidR="00900226">
        <w:rPr>
          <w:rFonts w:ascii="Times New Roman" w:hAnsi="Times New Roman"/>
          <w:lang w:val="en-US"/>
        </w:rPr>
        <w:tab/>
      </w:r>
      <w:r w:rsidR="00D307F5" w:rsidRPr="009512B5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D307F5" w:rsidRPr="009512B5" w:rsidRDefault="00D307F5" w:rsidP="00D307F5">
      <w:pPr>
        <w:pStyle w:val="a3"/>
        <w:ind w:left="708"/>
        <w:jc w:val="both"/>
        <w:rPr>
          <w:rFonts w:ascii="Times New Roman" w:hAnsi="Times New Roman"/>
          <w:sz w:val="16"/>
          <w:szCs w:val="16"/>
          <w:lang w:val="uk-UA"/>
        </w:rPr>
      </w:pPr>
      <w:r w:rsidRPr="009512B5">
        <w:rPr>
          <w:rFonts w:ascii="Times New Roman" w:hAnsi="Times New Roman"/>
          <w:sz w:val="16"/>
          <w:szCs w:val="16"/>
          <w:lang w:val="uk-UA"/>
        </w:rPr>
        <w:t xml:space="preserve">            (цифровим способом)</w:t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="00313AD3">
        <w:rPr>
          <w:lang w:val="uk-UA"/>
        </w:rPr>
        <w:t xml:space="preserve"> </w:t>
      </w:r>
      <w:r w:rsidR="00313AD3">
        <w:rPr>
          <w:lang w:val="uk-UA"/>
        </w:rPr>
        <w:tab/>
        <w:t xml:space="preserve">    </w:t>
      </w:r>
      <w:r w:rsidRPr="009512B5">
        <w:rPr>
          <w:rFonts w:ascii="Times New Roman" w:hAnsi="Times New Roman"/>
          <w:sz w:val="16"/>
          <w:szCs w:val="16"/>
          <w:lang w:val="uk-UA"/>
        </w:rPr>
        <w:tab/>
        <w:t xml:space="preserve"> </w:t>
      </w:r>
      <w:r w:rsidR="00313AD3">
        <w:rPr>
          <w:rFonts w:ascii="Times New Roman" w:hAnsi="Times New Roman"/>
          <w:sz w:val="16"/>
          <w:szCs w:val="16"/>
          <w:lang w:val="uk-UA"/>
        </w:rPr>
        <w:t xml:space="preserve">       </w:t>
      </w:r>
      <w:r w:rsidRPr="009512B5">
        <w:rPr>
          <w:rFonts w:ascii="Times New Roman" w:hAnsi="Times New Roman"/>
          <w:sz w:val="16"/>
          <w:szCs w:val="16"/>
          <w:lang w:val="uk-UA"/>
        </w:rPr>
        <w:t>(підпис)</w:t>
      </w:r>
    </w:p>
    <w:p w:rsidR="00D307F5" w:rsidRPr="009512B5" w:rsidRDefault="00D307F5" w:rsidP="00D307F5">
      <w:pPr>
        <w:jc w:val="center"/>
        <w:rPr>
          <w:b/>
          <w:lang w:val="uk-UA"/>
        </w:rPr>
      </w:pPr>
    </w:p>
    <w:p w:rsidR="00D307F5" w:rsidRPr="009512B5" w:rsidRDefault="00D307F5" w:rsidP="00D307F5">
      <w:pPr>
        <w:jc w:val="center"/>
        <w:rPr>
          <w:b/>
          <w:lang w:val="uk-UA"/>
        </w:rPr>
      </w:pPr>
    </w:p>
    <w:p w:rsidR="00D307F5" w:rsidRPr="009512B5" w:rsidRDefault="00D307F5" w:rsidP="00370D3C">
      <w:pPr>
        <w:jc w:val="center"/>
        <w:outlineLvl w:val="0"/>
        <w:rPr>
          <w:b/>
          <w:lang w:val="uk-UA"/>
        </w:rPr>
      </w:pPr>
      <w:r w:rsidRPr="009512B5">
        <w:rPr>
          <w:b/>
          <w:lang w:val="uk-UA"/>
        </w:rPr>
        <w:t>М.П.</w:t>
      </w:r>
    </w:p>
    <w:p w:rsidR="00D307F5" w:rsidRPr="009512B5" w:rsidRDefault="00D307F5" w:rsidP="00D307F5">
      <w:pPr>
        <w:jc w:val="center"/>
        <w:rPr>
          <w:b/>
          <w:lang w:val="uk-UA"/>
        </w:rPr>
      </w:pPr>
    </w:p>
    <w:p w:rsidR="00D307F5" w:rsidRPr="009512B5" w:rsidRDefault="00D307F5" w:rsidP="00D307F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307F5" w:rsidRPr="009512B5" w:rsidRDefault="00680254" w:rsidP="00D307F5">
      <w:pPr>
        <w:pStyle w:val="a3"/>
        <w:tabs>
          <w:tab w:val="left" w:pos="6840"/>
          <w:tab w:val="left" w:pos="7380"/>
        </w:tabs>
        <w:jc w:val="both"/>
        <w:rPr>
          <w:rFonts w:ascii="Times New Roman" w:hAnsi="Times New Roman"/>
          <w:lang w:val="uk-UA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3246120</wp:posOffset>
                </wp:positionH>
                <wp:positionV relativeFrom="paragraph">
                  <wp:posOffset>180340</wp:posOffset>
                </wp:positionV>
                <wp:extent cx="3040380" cy="0"/>
                <wp:effectExtent l="7620" t="8890" r="9525" b="1016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0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05049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pt,14.2pt" to="49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Z1l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"/>
            </w:pict>
          </mc:Fallback>
        </mc:AlternateContent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>Виконавець</w:t>
      </w:r>
      <w:r w:rsidR="00D307F5" w:rsidRPr="009512B5">
        <w:rPr>
          <w:rFonts w:ascii="Times New Roman" w:hAnsi="Times New Roman"/>
          <w:lang w:val="uk-UA"/>
        </w:rPr>
        <w:t xml:space="preserve">  </w:t>
      </w:r>
      <w:r w:rsidR="00D307F5" w:rsidRPr="009512B5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</w:t>
      </w:r>
      <w:r w:rsidR="009002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307F5" w:rsidRPr="009512B5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</w:p>
    <w:p w:rsidR="00D307F5" w:rsidRPr="009512B5" w:rsidRDefault="00680254" w:rsidP="00D307F5">
      <w:pPr>
        <w:jc w:val="both"/>
        <w:rPr>
          <w:sz w:val="16"/>
          <w:szCs w:val="16"/>
          <w:lang w:val="uk-UA"/>
        </w:rPr>
      </w:pPr>
      <w:r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7620" t="9525" r="11430" b="9525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FD0462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w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yp+wp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LKCsJ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D307F5" w:rsidRPr="009512B5">
        <w:rPr>
          <w:b/>
          <w:lang w:val="uk-UA"/>
        </w:rPr>
        <w:tab/>
      </w:r>
      <w:r w:rsidR="00D307F5" w:rsidRPr="009512B5">
        <w:rPr>
          <w:lang w:val="uk-UA"/>
        </w:rPr>
        <w:tab/>
      </w:r>
      <w:r w:rsidR="00D307F5" w:rsidRPr="009512B5">
        <w:rPr>
          <w:sz w:val="16"/>
          <w:szCs w:val="16"/>
          <w:lang w:val="uk-UA"/>
        </w:rPr>
        <w:t>(прізвище, ім’я, по батькові, номер телефону)</w:t>
      </w:r>
      <w:r w:rsidR="00D307F5" w:rsidRPr="009512B5">
        <w:rPr>
          <w:sz w:val="16"/>
          <w:szCs w:val="16"/>
          <w:lang w:val="uk-UA"/>
        </w:rPr>
        <w:tab/>
      </w:r>
      <w:r w:rsidR="00D307F5" w:rsidRPr="009512B5">
        <w:rPr>
          <w:sz w:val="16"/>
          <w:szCs w:val="16"/>
          <w:lang w:val="uk-UA"/>
        </w:rPr>
        <w:tab/>
      </w:r>
      <w:r w:rsidR="00D307F5" w:rsidRPr="009512B5">
        <w:rPr>
          <w:sz w:val="16"/>
          <w:szCs w:val="16"/>
          <w:lang w:val="uk-UA"/>
        </w:rPr>
        <w:tab/>
      </w:r>
      <w:r w:rsidR="00313AD3">
        <w:rPr>
          <w:sz w:val="16"/>
          <w:szCs w:val="16"/>
          <w:lang w:val="uk-UA"/>
        </w:rPr>
        <w:t xml:space="preserve">    </w:t>
      </w:r>
      <w:r w:rsidR="00D307F5" w:rsidRPr="009512B5">
        <w:rPr>
          <w:sz w:val="16"/>
          <w:szCs w:val="16"/>
          <w:lang w:val="uk-UA"/>
        </w:rPr>
        <w:t>(прізвище, ім’я, по батькові)</w:t>
      </w: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7C7770" w:rsidRPr="009512B5" w:rsidRDefault="007C7770">
      <w:pPr>
        <w:rPr>
          <w:lang w:val="uk-UA"/>
        </w:rPr>
      </w:pPr>
    </w:p>
    <w:sectPr w:rsidR="007C7770" w:rsidRPr="009512B5" w:rsidSect="002A3C99">
      <w:footerReference w:type="even" r:id="rId6"/>
      <w:footerReference w:type="default" r:id="rId7"/>
      <w:pgSz w:w="11906" w:h="16838"/>
      <w:pgMar w:top="902" w:right="851" w:bottom="902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68E" w:rsidRDefault="0017668E">
      <w:r>
        <w:separator/>
      </w:r>
    </w:p>
  </w:endnote>
  <w:endnote w:type="continuationSeparator" w:id="0">
    <w:p w:rsidR="0017668E" w:rsidRDefault="0017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F82" w:rsidRDefault="008D0F82" w:rsidP="002E491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0F82" w:rsidRDefault="008D0F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F82" w:rsidRDefault="008D0F82" w:rsidP="002E491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80254">
      <w:rPr>
        <w:rStyle w:val="a4"/>
        <w:noProof/>
      </w:rPr>
      <w:t>2</w:t>
    </w:r>
    <w:r>
      <w:rPr>
        <w:rStyle w:val="a4"/>
      </w:rPr>
      <w:fldChar w:fldCharType="end"/>
    </w:r>
  </w:p>
  <w:p w:rsidR="008D0F82" w:rsidRDefault="008D0F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68E" w:rsidRDefault="0017668E">
      <w:r>
        <w:separator/>
      </w:r>
    </w:p>
  </w:footnote>
  <w:footnote w:type="continuationSeparator" w:id="0">
    <w:p w:rsidR="0017668E" w:rsidRDefault="001766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07A"/>
    <w:rsid w:val="000067CF"/>
    <w:rsid w:val="00083A82"/>
    <w:rsid w:val="00126173"/>
    <w:rsid w:val="00150C54"/>
    <w:rsid w:val="0015682B"/>
    <w:rsid w:val="00172196"/>
    <w:rsid w:val="0017668E"/>
    <w:rsid w:val="001775A6"/>
    <w:rsid w:val="001D4E05"/>
    <w:rsid w:val="001D7516"/>
    <w:rsid w:val="0023138E"/>
    <w:rsid w:val="00250FE0"/>
    <w:rsid w:val="002A3C99"/>
    <w:rsid w:val="002E4918"/>
    <w:rsid w:val="002E7823"/>
    <w:rsid w:val="00313AD3"/>
    <w:rsid w:val="00314C6B"/>
    <w:rsid w:val="00315FA0"/>
    <w:rsid w:val="00370D3C"/>
    <w:rsid w:val="003A4DC4"/>
    <w:rsid w:val="004106EC"/>
    <w:rsid w:val="00455810"/>
    <w:rsid w:val="004707FD"/>
    <w:rsid w:val="00476D1B"/>
    <w:rsid w:val="004B41B9"/>
    <w:rsid w:val="004F663E"/>
    <w:rsid w:val="004F6B7B"/>
    <w:rsid w:val="00507C17"/>
    <w:rsid w:val="00522CF5"/>
    <w:rsid w:val="005509BC"/>
    <w:rsid w:val="005D6856"/>
    <w:rsid w:val="005D7848"/>
    <w:rsid w:val="005F4129"/>
    <w:rsid w:val="00627AF3"/>
    <w:rsid w:val="0063183A"/>
    <w:rsid w:val="006715ED"/>
    <w:rsid w:val="00680254"/>
    <w:rsid w:val="006B661C"/>
    <w:rsid w:val="006C3D2C"/>
    <w:rsid w:val="006D64E6"/>
    <w:rsid w:val="006F1B23"/>
    <w:rsid w:val="006F4496"/>
    <w:rsid w:val="00700D83"/>
    <w:rsid w:val="007420DD"/>
    <w:rsid w:val="007A235F"/>
    <w:rsid w:val="007C7770"/>
    <w:rsid w:val="007E46D1"/>
    <w:rsid w:val="00816E3F"/>
    <w:rsid w:val="0087013E"/>
    <w:rsid w:val="008A38BE"/>
    <w:rsid w:val="008D0F82"/>
    <w:rsid w:val="008E215A"/>
    <w:rsid w:val="00900226"/>
    <w:rsid w:val="009126A3"/>
    <w:rsid w:val="00916829"/>
    <w:rsid w:val="009433D6"/>
    <w:rsid w:val="00946D2F"/>
    <w:rsid w:val="009512B5"/>
    <w:rsid w:val="00957AC1"/>
    <w:rsid w:val="00957EB2"/>
    <w:rsid w:val="009C2A12"/>
    <w:rsid w:val="00A61D46"/>
    <w:rsid w:val="00A95F63"/>
    <w:rsid w:val="00AC48DD"/>
    <w:rsid w:val="00B01D55"/>
    <w:rsid w:val="00B4622F"/>
    <w:rsid w:val="00B9707A"/>
    <w:rsid w:val="00BA249B"/>
    <w:rsid w:val="00BA636C"/>
    <w:rsid w:val="00BC527C"/>
    <w:rsid w:val="00C1127D"/>
    <w:rsid w:val="00C252F6"/>
    <w:rsid w:val="00C26321"/>
    <w:rsid w:val="00C31A5C"/>
    <w:rsid w:val="00C86568"/>
    <w:rsid w:val="00C86A30"/>
    <w:rsid w:val="00CF3D74"/>
    <w:rsid w:val="00D10DAB"/>
    <w:rsid w:val="00D15E8F"/>
    <w:rsid w:val="00D307F5"/>
    <w:rsid w:val="00D803AF"/>
    <w:rsid w:val="00DB28E2"/>
    <w:rsid w:val="00DE78E1"/>
    <w:rsid w:val="00E61E66"/>
    <w:rsid w:val="00E93476"/>
    <w:rsid w:val="00EA03EA"/>
    <w:rsid w:val="00EC6189"/>
    <w:rsid w:val="00F05152"/>
    <w:rsid w:val="00F13BD7"/>
    <w:rsid w:val="00F52E99"/>
    <w:rsid w:val="00F60E8E"/>
    <w:rsid w:val="00FE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FBFAA8-8247-490B-8852-D5D47E3C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7F5"/>
    <w:rPr>
      <w:lang w:val="en-US"/>
    </w:rPr>
  </w:style>
  <w:style w:type="paragraph" w:styleId="1">
    <w:name w:val="heading 1"/>
    <w:basedOn w:val="a"/>
    <w:next w:val="a"/>
    <w:qFormat/>
    <w:rsid w:val="00D307F5"/>
    <w:pPr>
      <w:keepNext/>
      <w:jc w:val="center"/>
      <w:outlineLvl w:val="0"/>
    </w:pPr>
    <w:rPr>
      <w:rFonts w:ascii="UkrainianPeterburg" w:hAnsi="UkrainianPeterburg"/>
      <w:b/>
      <w:sz w:val="24"/>
    </w:rPr>
  </w:style>
  <w:style w:type="paragraph" w:styleId="2">
    <w:name w:val="heading 2"/>
    <w:basedOn w:val="a"/>
    <w:next w:val="a"/>
    <w:qFormat/>
    <w:rsid w:val="00D307F5"/>
    <w:pPr>
      <w:keepNext/>
      <w:jc w:val="center"/>
      <w:outlineLvl w:val="1"/>
    </w:pPr>
    <w:rPr>
      <w:sz w:val="22"/>
    </w:rPr>
  </w:style>
  <w:style w:type="paragraph" w:styleId="3">
    <w:name w:val="heading 3"/>
    <w:basedOn w:val="a"/>
    <w:next w:val="a"/>
    <w:qFormat/>
    <w:rsid w:val="00D307F5"/>
    <w:pPr>
      <w:keepNext/>
      <w:jc w:val="center"/>
      <w:outlineLvl w:val="2"/>
    </w:pPr>
    <w:rPr>
      <w:b/>
      <w:bCs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D307F5"/>
    <w:rPr>
      <w:rFonts w:ascii="Kudriashov" w:hAnsi="Kudriashov"/>
    </w:rPr>
  </w:style>
  <w:style w:type="paragraph" w:customStyle="1" w:styleId="10">
    <w:name w:val="çàãîëîâîê 1"/>
    <w:basedOn w:val="a3"/>
    <w:next w:val="a3"/>
    <w:rsid w:val="00D307F5"/>
    <w:pPr>
      <w:keepNext/>
    </w:pPr>
    <w:rPr>
      <w:rFonts w:ascii="Arial" w:hAnsi="Arial"/>
      <w:b/>
      <w:i/>
      <w:sz w:val="24"/>
    </w:rPr>
  </w:style>
  <w:style w:type="character" w:styleId="a4">
    <w:name w:val="page number"/>
    <w:basedOn w:val="a0"/>
    <w:rsid w:val="00D307F5"/>
  </w:style>
  <w:style w:type="paragraph" w:styleId="a5">
    <w:name w:val="footer"/>
    <w:basedOn w:val="a"/>
    <w:rsid w:val="00D307F5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EA03EA"/>
    <w:pPr>
      <w:spacing w:before="100" w:beforeAutospacing="1" w:after="119"/>
    </w:pPr>
    <w:rPr>
      <w:sz w:val="24"/>
      <w:szCs w:val="24"/>
      <w:lang w:val="ru-RU"/>
    </w:rPr>
  </w:style>
  <w:style w:type="paragraph" w:styleId="a7">
    <w:name w:val="Document Map"/>
    <w:basedOn w:val="a"/>
    <w:semiHidden/>
    <w:rsid w:val="00370D3C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cr\BIN\TABS\F07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F07</Template>
  <TotalTime>0</TotalTime>
  <Pages>11</Pages>
  <Words>3950</Words>
  <Characters>22519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ElenaV</cp:lastModifiedBy>
  <cp:revision>2</cp:revision>
  <cp:lastPrinted>1899-12-31T22:00:00Z</cp:lastPrinted>
  <dcterms:created xsi:type="dcterms:W3CDTF">2023-03-30T06:55:00Z</dcterms:created>
  <dcterms:modified xsi:type="dcterms:W3CDTF">2023-03-30T06:55:00Z</dcterms:modified>
</cp:coreProperties>
</file>